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524142" w14:textId="1A495664" w:rsidR="001844BB" w:rsidRPr="00E77442" w:rsidRDefault="001844BB" w:rsidP="001844BB">
      <w:pPr>
        <w:jc w:val="right"/>
        <w:rPr>
          <w:rFonts w:ascii="Verdana" w:eastAsia="Calibri" w:hAnsi="Verdana" w:cs="Times New Roman"/>
          <w:color w:val="000000" w:themeColor="text1"/>
          <w:sz w:val="20"/>
          <w:szCs w:val="20"/>
        </w:rPr>
      </w:pPr>
      <w:r w:rsidRPr="00E77442">
        <w:rPr>
          <w:rFonts w:ascii="Verdana" w:eastAsia="Calibri" w:hAnsi="Verdana" w:cs="Times New Roman"/>
          <w:color w:val="000000" w:themeColor="text1"/>
          <w:sz w:val="20"/>
          <w:szCs w:val="20"/>
        </w:rPr>
        <w:t>(kuupäev digitaalallkirjas)</w:t>
      </w:r>
    </w:p>
    <w:p w14:paraId="7A9E8453" w14:textId="77777777" w:rsidR="001844BB" w:rsidRPr="00E77442" w:rsidRDefault="001844BB" w:rsidP="001844BB">
      <w:pPr>
        <w:rPr>
          <w:rFonts w:ascii="Verdana" w:eastAsia="Calibri" w:hAnsi="Verdana" w:cs="Times New Roman"/>
          <w:color w:val="000000" w:themeColor="text1"/>
          <w:sz w:val="20"/>
          <w:szCs w:val="20"/>
        </w:rPr>
      </w:pPr>
    </w:p>
    <w:p w14:paraId="2E474E07" w14:textId="77777777" w:rsidR="001844BB" w:rsidRPr="00E77442" w:rsidRDefault="001844BB" w:rsidP="001844BB">
      <w:pPr>
        <w:rPr>
          <w:rFonts w:ascii="Verdana" w:eastAsia="Calibri" w:hAnsi="Verdana" w:cs="Times New Roman"/>
          <w:color w:val="000000" w:themeColor="text1"/>
          <w:sz w:val="20"/>
          <w:szCs w:val="20"/>
        </w:rPr>
      </w:pPr>
    </w:p>
    <w:p w14:paraId="782FA4B2" w14:textId="77777777" w:rsidR="005C6398" w:rsidRDefault="005C6398" w:rsidP="005C6398">
      <w:pPr>
        <w:spacing w:after="160" w:line="259" w:lineRule="auto"/>
        <w:jc w:val="both"/>
        <w:rPr>
          <w:rFonts w:eastAsia="Calibri" w:cs="Times New Roman"/>
          <w:b/>
          <w:szCs w:val="24"/>
        </w:rPr>
      </w:pPr>
    </w:p>
    <w:p w14:paraId="4ABF0264" w14:textId="2BC6797E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b/>
          <w:szCs w:val="24"/>
        </w:rPr>
      </w:pPr>
      <w:r w:rsidRPr="005C6398">
        <w:rPr>
          <w:rFonts w:eastAsia="Calibri" w:cs="Times New Roman"/>
          <w:b/>
          <w:szCs w:val="24"/>
        </w:rPr>
        <w:t>VOLIKIRI</w:t>
      </w:r>
    </w:p>
    <w:p w14:paraId="41115C9A" w14:textId="77777777" w:rsidR="005C6398" w:rsidRDefault="005C6398" w:rsidP="005C6398">
      <w:pPr>
        <w:tabs>
          <w:tab w:val="left" w:pos="708"/>
          <w:tab w:val="center" w:pos="4536"/>
          <w:tab w:val="right" w:pos="9072"/>
        </w:tabs>
        <w:jc w:val="both"/>
        <w:rPr>
          <w:rFonts w:eastAsia="Calibri" w:cs="Times New Roman"/>
          <w:szCs w:val="24"/>
        </w:rPr>
      </w:pPr>
    </w:p>
    <w:p w14:paraId="59D35018" w14:textId="77777777" w:rsidR="005C6398" w:rsidRDefault="005C6398" w:rsidP="005C6398">
      <w:pPr>
        <w:tabs>
          <w:tab w:val="left" w:pos="708"/>
          <w:tab w:val="center" w:pos="4536"/>
          <w:tab w:val="right" w:pos="9072"/>
        </w:tabs>
        <w:jc w:val="both"/>
        <w:rPr>
          <w:rFonts w:eastAsia="Calibri" w:cs="Times New Roman"/>
          <w:szCs w:val="24"/>
        </w:rPr>
      </w:pPr>
    </w:p>
    <w:p w14:paraId="1CCBA141" w14:textId="59CAD25C" w:rsidR="005C6398" w:rsidRPr="005C6398" w:rsidRDefault="005C6398" w:rsidP="005C6398">
      <w:pPr>
        <w:tabs>
          <w:tab w:val="left" w:pos="708"/>
          <w:tab w:val="center" w:pos="4536"/>
          <w:tab w:val="right" w:pos="9072"/>
        </w:tabs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>Käesolev dokument kuulub Riigipilve teenuse</w:t>
      </w:r>
      <w:r w:rsidR="006574E3">
        <w:rPr>
          <w:rFonts w:eastAsia="Calibri" w:cs="Times New Roman"/>
          <w:szCs w:val="24"/>
        </w:rPr>
        <w:t xml:space="preserve"> toote</w:t>
      </w:r>
      <w:r w:rsidRPr="005C6398">
        <w:rPr>
          <w:rFonts w:eastAsia="Calibri" w:cs="Times New Roman"/>
          <w:szCs w:val="24"/>
        </w:rPr>
        <w:t>leping</w:t>
      </w:r>
      <w:r w:rsidR="00E77420">
        <w:rPr>
          <w:rFonts w:eastAsia="Calibri" w:cs="Times New Roman"/>
          <w:szCs w:val="24"/>
        </w:rPr>
        <w:t>u</w:t>
      </w:r>
      <w:r w:rsidRPr="005C6398">
        <w:rPr>
          <w:rFonts w:eastAsia="Calibri" w:cs="Times New Roman"/>
          <w:szCs w:val="24"/>
        </w:rPr>
        <w:t xml:space="preserve"> nr 403404 juurde</w:t>
      </w:r>
      <w:r w:rsidR="00E77420">
        <w:rPr>
          <w:rFonts w:eastAsia="Calibri" w:cs="Times New Roman"/>
          <w:szCs w:val="24"/>
        </w:rPr>
        <w:t>.</w:t>
      </w:r>
    </w:p>
    <w:p w14:paraId="4AF5F5CE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</w:p>
    <w:p w14:paraId="58E3CCB5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color w:val="000000"/>
          <w:szCs w:val="24"/>
        </w:rPr>
        <w:t>Ettevõtluse Arendamise Sihtasutus (EAS) asukohaga Lasnamäe tn 2,11412 Tallinn, registrikoodiga</w:t>
      </w:r>
      <w:r w:rsidRPr="005C6398">
        <w:rPr>
          <w:rFonts w:eastAsia="Calibri" w:cs="Times New Roman"/>
          <w:szCs w:val="24"/>
        </w:rPr>
        <w:t xml:space="preserve"> 90006006</w:t>
      </w:r>
      <w:r w:rsidRPr="005C6398">
        <w:rPr>
          <w:rFonts w:eastAsia="Calibri" w:cs="Times New Roman"/>
          <w:color w:val="000000"/>
          <w:szCs w:val="24"/>
        </w:rPr>
        <w:t>, juhatuse liige Peeter Raudsepp isikus</w:t>
      </w:r>
      <w:r w:rsidRPr="005C6398">
        <w:rPr>
          <w:rFonts w:eastAsia="Calibri" w:cs="Times New Roman"/>
          <w:szCs w:val="24"/>
        </w:rPr>
        <w:t xml:space="preserve">, </w:t>
      </w:r>
    </w:p>
    <w:p w14:paraId="363112AC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>volitab</w:t>
      </w:r>
    </w:p>
    <w:p w14:paraId="13A61EF0" w14:textId="54220ACB" w:rsidR="005C6398" w:rsidRPr="005C6398" w:rsidRDefault="00C00BE6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>
        <w:rPr>
          <w:rFonts w:eastAsia="Calibri" w:cs="Times New Roman"/>
          <w:szCs w:val="24"/>
        </w:rPr>
        <w:t>e-</w:t>
      </w:r>
      <w:proofErr w:type="spellStart"/>
      <w:r>
        <w:rPr>
          <w:rFonts w:eastAsia="Calibri" w:cs="Times New Roman"/>
          <w:szCs w:val="24"/>
        </w:rPr>
        <w:t>residentsuse</w:t>
      </w:r>
      <w:proofErr w:type="spellEnd"/>
      <w:r>
        <w:rPr>
          <w:rFonts w:eastAsia="Calibri" w:cs="Times New Roman"/>
          <w:szCs w:val="24"/>
        </w:rPr>
        <w:t xml:space="preserve"> projekti </w:t>
      </w:r>
      <w:r w:rsidR="005C6398" w:rsidRPr="005C6398">
        <w:rPr>
          <w:rFonts w:eastAsia="Calibri" w:cs="Times New Roman"/>
          <w:szCs w:val="24"/>
        </w:rPr>
        <w:t>tootejuh</w:t>
      </w:r>
      <w:r>
        <w:rPr>
          <w:rFonts w:eastAsia="Calibri" w:cs="Times New Roman"/>
          <w:szCs w:val="24"/>
        </w:rPr>
        <w:t>i</w:t>
      </w:r>
      <w:r w:rsidR="005C6398" w:rsidRPr="005C6398">
        <w:rPr>
          <w:rFonts w:eastAsia="Calibri" w:cs="Times New Roman"/>
          <w:szCs w:val="24"/>
        </w:rPr>
        <w:t xml:space="preserve"> Pille Siidra, isikukood 48711270252, e-post </w:t>
      </w:r>
      <w:hyperlink r:id="rId10" w:history="1">
        <w:r w:rsidR="005C6398" w:rsidRPr="005C6398">
          <w:rPr>
            <w:rFonts w:eastAsia="Calibri" w:cs="Times New Roman"/>
            <w:color w:val="0000FF"/>
            <w:szCs w:val="24"/>
            <w:u w:val="single"/>
          </w:rPr>
          <w:t>pille.siidra@eas.ee</w:t>
        </w:r>
      </w:hyperlink>
      <w:r w:rsidR="005C6398" w:rsidRPr="005C6398">
        <w:rPr>
          <w:rFonts w:eastAsia="Calibri" w:cs="Times New Roman"/>
          <w:szCs w:val="24"/>
        </w:rPr>
        <w:t xml:space="preserve">, tel 524 4387  </w:t>
      </w:r>
    </w:p>
    <w:p w14:paraId="66FD977B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 xml:space="preserve">esindama </w:t>
      </w:r>
      <w:r w:rsidRPr="005C6398">
        <w:rPr>
          <w:rFonts w:eastAsia="Calibri" w:cs="Times New Roman"/>
          <w:color w:val="000000"/>
          <w:szCs w:val="24"/>
        </w:rPr>
        <w:t xml:space="preserve">EAS </w:t>
      </w:r>
      <w:r w:rsidRPr="005C6398">
        <w:rPr>
          <w:rFonts w:eastAsia="Calibri" w:cs="Times New Roman"/>
          <w:szCs w:val="24"/>
        </w:rPr>
        <w:t>huve Riigipilve teenusega seotud küsimustes, peakasutaja rollis: omama juurdepääsu iseteeninduskeskkonnale, tellima Teenusekataloogist ressursse ja haldama Kasutajatest koosnevat projektimeeskonda ning projekti seadeid.</w:t>
      </w:r>
    </w:p>
    <w:p w14:paraId="29A92FAA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 xml:space="preserve">Peakasutajale antud Volikiri on antud edasivolitamise õiguseta välja arvatud Kasutajate haldamisega seotud volituste andmise õigused. </w:t>
      </w:r>
    </w:p>
    <w:p w14:paraId="5A964866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 xml:space="preserve">Volitatud isik kohustub järgima Riigipilve Teenuse Teenusetingimusi ja kasutusjuhendeid ning muid Riigipilve Teenuse Teenuselepinguga seotud dokumente. </w:t>
      </w:r>
    </w:p>
    <w:p w14:paraId="5264615F" w14:textId="6CD1FDD3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 xml:space="preserve">Käesolev volikiri </w:t>
      </w:r>
      <w:r w:rsidR="00287BFA">
        <w:rPr>
          <w:rFonts w:eastAsia="Calibri" w:cs="Times New Roman"/>
          <w:szCs w:val="24"/>
        </w:rPr>
        <w:t>kehtib alates allkirjastamisest ja on j</w:t>
      </w:r>
      <w:r w:rsidRPr="005C6398">
        <w:rPr>
          <w:rFonts w:eastAsia="Calibri" w:cs="Times New Roman"/>
          <w:szCs w:val="24"/>
        </w:rPr>
        <w:t xml:space="preserve">õus Lepingu kestuse ajal või kuni </w:t>
      </w:r>
      <w:r w:rsidRPr="005C6398">
        <w:rPr>
          <w:rFonts w:eastAsia="Calibri" w:cs="Times New Roman"/>
          <w:color w:val="000000"/>
          <w:szCs w:val="24"/>
        </w:rPr>
        <w:t xml:space="preserve">EAS </w:t>
      </w:r>
      <w:r w:rsidRPr="005C6398">
        <w:rPr>
          <w:rFonts w:eastAsia="Calibri" w:cs="Times New Roman"/>
          <w:szCs w:val="24"/>
        </w:rPr>
        <w:t xml:space="preserve">ei ole volikirja tagasi võtnud ja sellesisulist teadet </w:t>
      </w:r>
      <w:proofErr w:type="spellStart"/>
      <w:r w:rsidRPr="005C6398">
        <w:rPr>
          <w:rFonts w:eastAsia="Calibri" w:cs="Times New Roman"/>
          <w:szCs w:val="24"/>
        </w:rPr>
        <w:t>RIKS’le</w:t>
      </w:r>
      <w:proofErr w:type="spellEnd"/>
      <w:r w:rsidRPr="005C6398">
        <w:rPr>
          <w:rFonts w:eastAsia="Calibri" w:cs="Times New Roman"/>
          <w:szCs w:val="24"/>
        </w:rPr>
        <w:t xml:space="preserve"> edastanud.</w:t>
      </w:r>
      <w:bookmarkStart w:id="0" w:name="_GoBack"/>
      <w:bookmarkEnd w:id="0"/>
    </w:p>
    <w:p w14:paraId="6FF85E10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</w:p>
    <w:p w14:paraId="263D82E0" w14:textId="77777777" w:rsidR="005C6398" w:rsidRPr="005C6398" w:rsidRDefault="005C6398" w:rsidP="005C6398">
      <w:pPr>
        <w:spacing w:after="160" w:line="259" w:lineRule="auto"/>
        <w:jc w:val="both"/>
        <w:rPr>
          <w:rFonts w:eastAsia="Calibri" w:cs="Times New Roman"/>
          <w:szCs w:val="24"/>
        </w:rPr>
      </w:pPr>
      <w:r w:rsidRPr="005C6398">
        <w:rPr>
          <w:rFonts w:eastAsia="Calibri" w:cs="Times New Roman"/>
          <w:szCs w:val="24"/>
        </w:rPr>
        <w:t>/allkirjastatud digitaalselt/</w:t>
      </w:r>
    </w:p>
    <w:p w14:paraId="20D296FB" w14:textId="77777777" w:rsidR="005C6398" w:rsidRPr="005C6398" w:rsidRDefault="005C6398" w:rsidP="005C6398">
      <w:pPr>
        <w:spacing w:after="160" w:line="259" w:lineRule="auto"/>
        <w:rPr>
          <w:rFonts w:eastAsia="Calibri" w:cs="Times New Roman"/>
          <w:szCs w:val="24"/>
        </w:rPr>
      </w:pPr>
    </w:p>
    <w:p w14:paraId="49F6D939" w14:textId="77777777" w:rsidR="005C6398" w:rsidRPr="005C6398" w:rsidRDefault="005C6398" w:rsidP="005C6398">
      <w:pPr>
        <w:spacing w:after="160" w:line="259" w:lineRule="auto"/>
        <w:rPr>
          <w:rFonts w:eastAsia="Calibri" w:cs="Times New Roman"/>
          <w:szCs w:val="24"/>
        </w:rPr>
      </w:pPr>
      <w:r w:rsidRPr="005C6398">
        <w:rPr>
          <w:rFonts w:eastAsia="Calibri" w:cs="Times New Roman"/>
          <w:color w:val="000000"/>
          <w:szCs w:val="24"/>
        </w:rPr>
        <w:t xml:space="preserve">Peeter Raudsepp </w:t>
      </w:r>
      <w:r w:rsidRPr="005C6398">
        <w:rPr>
          <w:rFonts w:eastAsia="Calibri" w:cs="Times New Roman"/>
          <w:szCs w:val="24"/>
        </w:rPr>
        <w:br/>
        <w:t>juhatuse liige</w:t>
      </w:r>
    </w:p>
    <w:p w14:paraId="75A26BCC" w14:textId="77777777" w:rsidR="001844BB" w:rsidRPr="00E77442" w:rsidRDefault="001844BB" w:rsidP="001844BB">
      <w:pPr>
        <w:tabs>
          <w:tab w:val="left" w:pos="6375"/>
        </w:tabs>
        <w:rPr>
          <w:rFonts w:ascii="Verdana" w:hAnsi="Verdana"/>
          <w:sz w:val="20"/>
          <w:szCs w:val="20"/>
        </w:rPr>
      </w:pPr>
    </w:p>
    <w:p w14:paraId="512E5205" w14:textId="015C9539" w:rsidR="00990B25" w:rsidRPr="001844BB" w:rsidRDefault="00990B25" w:rsidP="001844BB"/>
    <w:sectPr w:rsidR="00990B25" w:rsidRPr="001844BB" w:rsidSect="00707838">
      <w:footerReference w:type="default" r:id="rId11"/>
      <w:headerReference w:type="first" r:id="rId12"/>
      <w:footerReference w:type="first" r:id="rId13"/>
      <w:pgSz w:w="11906" w:h="16838" w:code="9"/>
      <w:pgMar w:top="1985" w:right="1134" w:bottom="1985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2D4F2E" w14:textId="77777777" w:rsidR="00BA6D94" w:rsidRDefault="00BA6D94" w:rsidP="00ED0087">
      <w:r>
        <w:separator/>
      </w:r>
    </w:p>
  </w:endnote>
  <w:endnote w:type="continuationSeparator" w:id="0">
    <w:p w14:paraId="60BB30A2" w14:textId="77777777" w:rsidR="00BA6D94" w:rsidRDefault="00BA6D94" w:rsidP="00ED0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8000020F" w:usb1="00000002" w:usb2="00000000" w:usb3="00000000" w:csb0="00000097" w:csb1="00000000"/>
  </w:font>
  <w:font w:name="Verdana">
    <w:altName w:val="Verdana"/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4DE1FE54-05C0-4305-850A-A77D503F8BD7}"/>
    <w:embedItalic r:id="rId2" w:fontKey="{D16FCA62-C118-4045-9B64-605E4531B3F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FB5FDD42-48F7-48D8-85CA-8652D4F460F8}"/>
    <w:embedBold r:id="rId4" w:fontKey="{6E25FF92-531A-4499-ADD2-E894D344AD8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6A3912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BDCBF8" w14:textId="77777777" w:rsidR="00707838" w:rsidRPr="00E30723" w:rsidRDefault="00707838" w:rsidP="00707838">
    <w:pPr>
      <w:pStyle w:val="Footer"/>
      <w:tabs>
        <w:tab w:val="left" w:pos="5557"/>
      </w:tabs>
    </w:pPr>
    <w:proofErr w:type="spellStart"/>
    <w:r w:rsidRPr="00E30723">
      <w:t>Ettevõtluse</w:t>
    </w:r>
    <w:proofErr w:type="spellEnd"/>
    <w:r w:rsidRPr="00E30723">
      <w:t xml:space="preserve"> </w:t>
    </w:r>
    <w:proofErr w:type="spellStart"/>
    <w:r w:rsidRPr="00E30723">
      <w:t>Arendamise</w:t>
    </w:r>
    <w:proofErr w:type="spellEnd"/>
    <w:r w:rsidRPr="00E30723">
      <w:t xml:space="preserve"> </w:t>
    </w:r>
    <w:proofErr w:type="spellStart"/>
    <w:r w:rsidRPr="00E30723">
      <w:t>Sihtasutus</w:t>
    </w:r>
    <w:proofErr w:type="spellEnd"/>
    <w:r w:rsidRPr="00E30723">
      <w:t xml:space="preserve"> (EAS)</w:t>
    </w:r>
    <w:r w:rsidRPr="00E30723">
      <w:tab/>
      <w:t>Enterprise Estonia</w:t>
    </w:r>
    <w:r w:rsidRPr="00E30723">
      <w:ptab w:relativeTo="margin" w:alignment="left" w:leader="none"/>
    </w:r>
    <w:proofErr w:type="spellStart"/>
    <w:r w:rsidRPr="00E30723">
      <w:t>Lasnamäe</w:t>
    </w:r>
    <w:proofErr w:type="spellEnd"/>
    <w:r w:rsidRPr="00E30723">
      <w:t xml:space="preserve"> 2, 11412 Tallinn</w:t>
    </w:r>
    <w:r w:rsidRPr="00E30723">
      <w:tab/>
    </w:r>
    <w:proofErr w:type="spellStart"/>
    <w:r w:rsidRPr="00E30723">
      <w:t>Lasnamäe</w:t>
    </w:r>
    <w:proofErr w:type="spellEnd"/>
    <w:r w:rsidRPr="00E30723">
      <w:t xml:space="preserve"> 2, 11412 Tallinn, ESTONIA</w:t>
    </w:r>
    <w:r w:rsidRPr="00E30723">
      <w:tab/>
      <w:t>+372 672 9700</w:t>
    </w:r>
  </w:p>
  <w:p w14:paraId="0546BFA4" w14:textId="77777777" w:rsidR="00707838" w:rsidRPr="00E30723" w:rsidRDefault="00707838" w:rsidP="00707838">
    <w:pPr>
      <w:pStyle w:val="Footer"/>
      <w:tabs>
        <w:tab w:val="left" w:pos="5557"/>
      </w:tabs>
    </w:pPr>
    <w:proofErr w:type="spellStart"/>
    <w:r w:rsidRPr="00E30723">
      <w:t>Registrikood</w:t>
    </w:r>
    <w:proofErr w:type="spellEnd"/>
    <w:r w:rsidRPr="00E30723">
      <w:t xml:space="preserve"> 90006006</w:t>
    </w:r>
    <w:r w:rsidRPr="00E30723">
      <w:tab/>
      <w:t>Registry code 90006006</w:t>
    </w:r>
    <w:r w:rsidRPr="00E30723">
      <w:tab/>
      <w:t>eas@eas.ee</w:t>
    </w:r>
  </w:p>
  <w:p w14:paraId="0632A231" w14:textId="77777777" w:rsidR="00707838" w:rsidRDefault="00707838" w:rsidP="00707838">
    <w:pPr>
      <w:pStyle w:val="Footer"/>
      <w:tabs>
        <w:tab w:val="left" w:pos="5557"/>
      </w:tabs>
    </w:pPr>
    <w:r w:rsidRPr="00E30723">
      <w:t>KMKR EE100750195</w:t>
    </w:r>
    <w:r w:rsidRPr="00E30723">
      <w:tab/>
      <w:t>VAT EE100750195</w:t>
    </w:r>
    <w:r w:rsidRPr="00E30723">
      <w:tab/>
      <w:t>eas.ee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3A7918" w14:textId="77777777" w:rsidR="00BA6D94" w:rsidRDefault="00BA6D94" w:rsidP="00ED0087">
      <w:r>
        <w:separator/>
      </w:r>
    </w:p>
  </w:footnote>
  <w:footnote w:type="continuationSeparator" w:id="0">
    <w:p w14:paraId="2F2999F5" w14:textId="77777777" w:rsidR="00BA6D94" w:rsidRDefault="00BA6D94" w:rsidP="00ED00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03489C" w14:textId="77777777" w:rsidR="00707838" w:rsidRDefault="00707838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2BA7B44" wp14:editId="757DE71A">
          <wp:simplePos x="0" y="0"/>
          <wp:positionH relativeFrom="page">
            <wp:posOffset>5379085</wp:posOffset>
          </wp:positionH>
          <wp:positionV relativeFrom="page">
            <wp:posOffset>431800</wp:posOffset>
          </wp:positionV>
          <wp:extent cx="1440000" cy="4464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0000" cy="44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DC2510"/>
    <w:multiLevelType w:val="multilevel"/>
    <w:tmpl w:val="38743C3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2" w15:restartNumberingAfterBreak="0">
    <w:nsid w:val="0EF5791C"/>
    <w:multiLevelType w:val="multilevel"/>
    <w:tmpl w:val="0D4ED62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2124E4"/>
    <w:multiLevelType w:val="multilevel"/>
    <w:tmpl w:val="FE521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249523E"/>
    <w:multiLevelType w:val="multilevel"/>
    <w:tmpl w:val="A68E27D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9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B8B3A79"/>
    <w:multiLevelType w:val="multilevel"/>
    <w:tmpl w:val="8954EFCA"/>
    <w:numStyleLink w:val="StyleBulletedLatinCourierNewLeft1cmHanging05cm"/>
  </w:abstractNum>
  <w:abstractNum w:abstractNumId="24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0F3931"/>
    <w:multiLevelType w:val="multilevel"/>
    <w:tmpl w:val="8954EFCA"/>
    <w:numStyleLink w:val="StyleBulletedLatinCourierNewLeft1cmHanging05cm"/>
  </w:abstractNum>
  <w:abstractNum w:abstractNumId="27" w15:restartNumberingAfterBreak="0">
    <w:nsid w:val="6E9E7251"/>
    <w:multiLevelType w:val="multilevel"/>
    <w:tmpl w:val="B7AAAA5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3474877"/>
    <w:multiLevelType w:val="multilevel"/>
    <w:tmpl w:val="8954EFCA"/>
    <w:numStyleLink w:val="StyleBulletedLatinCourierNewLeft1cmHanging05cm"/>
  </w:abstractNum>
  <w:abstractNum w:abstractNumId="29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0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4"/>
  </w:num>
  <w:num w:numId="3">
    <w:abstractNumId w:val="25"/>
  </w:num>
  <w:num w:numId="4">
    <w:abstractNumId w:val="22"/>
  </w:num>
  <w:num w:numId="5">
    <w:abstractNumId w:val="13"/>
  </w:num>
  <w:num w:numId="6">
    <w:abstractNumId w:val="19"/>
  </w:num>
  <w:num w:numId="7">
    <w:abstractNumId w:val="18"/>
  </w:num>
  <w:num w:numId="8">
    <w:abstractNumId w:val="26"/>
  </w:num>
  <w:num w:numId="9">
    <w:abstractNumId w:val="23"/>
  </w:num>
  <w:num w:numId="10">
    <w:abstractNumId w:val="28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8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29"/>
  </w:num>
  <w:num w:numId="22">
    <w:abstractNumId w:val="11"/>
  </w:num>
  <w:num w:numId="23">
    <w:abstractNumId w:val="30"/>
  </w:num>
  <w:num w:numId="24">
    <w:abstractNumId w:val="14"/>
  </w:num>
  <w:num w:numId="25">
    <w:abstractNumId w:val="15"/>
  </w:num>
  <w:num w:numId="26">
    <w:abstractNumId w:val="21"/>
  </w:num>
  <w:num w:numId="27">
    <w:abstractNumId w:val="16"/>
  </w:num>
  <w:num w:numId="28">
    <w:abstractNumId w:val="10"/>
  </w:num>
  <w:num w:numId="29">
    <w:abstractNumId w:val="12"/>
  </w:num>
  <w:num w:numId="30">
    <w:abstractNumId w:val="27"/>
  </w:num>
  <w:num w:numId="3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TrueTypeFonts/>
  <w:proofState w:spelling="clean" w:grammar="clean"/>
  <w:attachedTemplate r:id="rId1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7CA2"/>
    <w:rsid w:val="00062BBA"/>
    <w:rsid w:val="00077503"/>
    <w:rsid w:val="000B5EE8"/>
    <w:rsid w:val="0010614F"/>
    <w:rsid w:val="00142E40"/>
    <w:rsid w:val="001844BB"/>
    <w:rsid w:val="001C2905"/>
    <w:rsid w:val="00287BFA"/>
    <w:rsid w:val="003D2A07"/>
    <w:rsid w:val="003E518A"/>
    <w:rsid w:val="003E5EDB"/>
    <w:rsid w:val="003F6C6C"/>
    <w:rsid w:val="00432A96"/>
    <w:rsid w:val="004667F7"/>
    <w:rsid w:val="004B030F"/>
    <w:rsid w:val="004D5B28"/>
    <w:rsid w:val="005069CF"/>
    <w:rsid w:val="005803CD"/>
    <w:rsid w:val="005C0E79"/>
    <w:rsid w:val="005C6398"/>
    <w:rsid w:val="006574E3"/>
    <w:rsid w:val="00707838"/>
    <w:rsid w:val="00742842"/>
    <w:rsid w:val="00791173"/>
    <w:rsid w:val="007D7EC9"/>
    <w:rsid w:val="00835C91"/>
    <w:rsid w:val="00871F4A"/>
    <w:rsid w:val="008D7879"/>
    <w:rsid w:val="00912B5C"/>
    <w:rsid w:val="00990B25"/>
    <w:rsid w:val="009A4F0F"/>
    <w:rsid w:val="00AD633B"/>
    <w:rsid w:val="00B11075"/>
    <w:rsid w:val="00B17B94"/>
    <w:rsid w:val="00B776B3"/>
    <w:rsid w:val="00BA6D94"/>
    <w:rsid w:val="00BA7CA2"/>
    <w:rsid w:val="00BD785E"/>
    <w:rsid w:val="00C00BE6"/>
    <w:rsid w:val="00C75ABC"/>
    <w:rsid w:val="00CC2337"/>
    <w:rsid w:val="00CF3791"/>
    <w:rsid w:val="00D17493"/>
    <w:rsid w:val="00D6282E"/>
    <w:rsid w:val="00D84CB6"/>
    <w:rsid w:val="00E02291"/>
    <w:rsid w:val="00E30723"/>
    <w:rsid w:val="00E77420"/>
    <w:rsid w:val="00ED0087"/>
    <w:rsid w:val="00ED46C4"/>
    <w:rsid w:val="00EE26EA"/>
    <w:rsid w:val="00F3397E"/>
    <w:rsid w:val="00F5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B7EA666"/>
  <w15:chartTrackingRefBased/>
  <w15:docId w15:val="{7D8ED5BF-734D-4DCE-864B-1B515EA7A3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776B3"/>
    <w:pPr>
      <w:spacing w:after="0" w:line="240" w:lineRule="auto"/>
    </w:pPr>
    <w:rPr>
      <w:rFonts w:ascii="Times New Roman" w:hAnsi="Times New Roman"/>
      <w:sz w:val="24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eastAsiaTheme="majorEastAsia" w:cstheme="majorBidi"/>
      <w:color w:val="000000" w:themeColor="text1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/>
      <w:outlineLvl w:val="2"/>
    </w:pPr>
    <w:rPr>
      <w:rFonts w:eastAsiaTheme="majorEastAsia" w:cstheme="majorBidi"/>
      <w:caps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E30723"/>
    <w:pPr>
      <w:tabs>
        <w:tab w:val="center" w:pos="4680"/>
        <w:tab w:val="right" w:pos="9360"/>
      </w:tabs>
    </w:pPr>
    <w:rPr>
      <w:color w:val="0078FF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ind w:left="568" w:hanging="284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tabs>
        <w:tab w:val="num" w:pos="360"/>
      </w:tabs>
      <w:ind w:left="0" w:firstLine="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/>
      <w:contextualSpacing/>
    </w:pPr>
  </w:style>
  <w:style w:type="paragraph" w:styleId="List">
    <w:name w:val="List"/>
    <w:basedOn w:val="Normal"/>
    <w:uiPriority w:val="99"/>
    <w:semiHidden/>
    <w:unhideWhenUsed/>
    <w:rsid w:val="003F6C6C"/>
    <w:pPr>
      <w:contextualSpacing/>
    </w:p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/>
      <w:ind w:left="283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rPr>
      <w:sz w:val="17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  <w:style w:type="character" w:styleId="IntenseEmphasis">
    <w:name w:val="Intense Emphasis"/>
    <w:basedOn w:val="DefaultParagraphFont"/>
    <w:uiPriority w:val="21"/>
    <w:qFormat/>
    <w:rsid w:val="00077503"/>
    <w:rPr>
      <w:i w:val="0"/>
      <w:iCs/>
      <w:color w:val="0078FF" w:themeColor="text2"/>
    </w:rPr>
  </w:style>
  <w:style w:type="character" w:styleId="IntenseReference">
    <w:name w:val="Intense Reference"/>
    <w:basedOn w:val="DefaultParagraphFont"/>
    <w:uiPriority w:val="32"/>
    <w:qFormat/>
    <w:rsid w:val="00077503"/>
    <w:rPr>
      <w:b w:val="0"/>
      <w:bCs/>
      <w:smallCaps/>
      <w:color w:val="0078FF" w:themeColor="text2"/>
      <w:spacing w:val="5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77503"/>
    <w:pPr>
      <w:pBdr>
        <w:top w:val="single" w:sz="4" w:space="10" w:color="000096" w:themeColor="accent1"/>
        <w:bottom w:val="single" w:sz="4" w:space="10" w:color="000096" w:themeColor="accent1"/>
      </w:pBdr>
      <w:spacing w:before="360" w:after="360"/>
      <w:ind w:left="864" w:right="864"/>
      <w:jc w:val="center"/>
    </w:pPr>
    <w:rPr>
      <w:i/>
      <w:iCs/>
      <w:color w:val="0078FF" w:themeColor="tex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77503"/>
    <w:rPr>
      <w:i/>
      <w:iCs/>
      <w:color w:val="0078FF" w:themeColor="text2"/>
      <w:sz w:val="20"/>
    </w:rPr>
  </w:style>
  <w:style w:type="character" w:styleId="PlaceholderText">
    <w:name w:val="Placeholder Text"/>
    <w:basedOn w:val="DefaultParagraphFont"/>
    <w:uiPriority w:val="99"/>
    <w:semiHidden/>
    <w:rsid w:val="00B776B3"/>
    <w:rPr>
      <w:color w:val="808080"/>
    </w:rPr>
  </w:style>
  <w:style w:type="paragraph" w:styleId="BodyText">
    <w:name w:val="Body Text"/>
    <w:basedOn w:val="Normal"/>
    <w:link w:val="BodyTextChar"/>
    <w:uiPriority w:val="99"/>
    <w:semiHidden/>
    <w:unhideWhenUsed/>
    <w:rsid w:val="00B776B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776B3"/>
    <w:rPr>
      <w:rFonts w:ascii="Times New Roman" w:hAnsi="Times New Roman"/>
      <w:sz w:val="24"/>
      <w:lang w:val="et-EE"/>
    </w:rPr>
  </w:style>
  <w:style w:type="table" w:styleId="TableGrid">
    <w:name w:val="Table Grid"/>
    <w:basedOn w:val="TableNormal"/>
    <w:uiPriority w:val="39"/>
    <w:rsid w:val="00D84C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1844BB"/>
    <w:pPr>
      <w:spacing w:before="100" w:beforeAutospacing="1" w:after="100" w:afterAutospacing="1"/>
    </w:pPr>
    <w:rPr>
      <w:rFonts w:eastAsia="Times New Roman" w:cs="Times New Roman"/>
      <w:szCs w:val="24"/>
      <w:lang w:eastAsia="et-EE"/>
    </w:rPr>
  </w:style>
  <w:style w:type="character" w:customStyle="1" w:styleId="normaltextrun">
    <w:name w:val="normaltextrun"/>
    <w:basedOn w:val="DefaultParagraphFont"/>
    <w:rsid w:val="001844BB"/>
  </w:style>
  <w:style w:type="character" w:customStyle="1" w:styleId="eop">
    <w:name w:val="eop"/>
    <w:basedOn w:val="DefaultParagraphFont"/>
    <w:rsid w:val="001844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mailto:pille.siidra@eas.e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sccm3\sources$\Software\Other\EASTemplates\EAS_Template_Verdana.dotx" TargetMode="External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latedPurveys xmlns="4898f624-6768-4636-80aa-3ca33811142c" xsi:nil="true"/>
    <RelatedPurveyNames xmlns="4898f624-6768-4636-80aa-3ca33811142c" xsi:nil="true"/>
    <RelatedCostReports xmlns="4898f624-6768-4636-80aa-3ca33811142c" xsi:nil="true"/>
    <RelatedProjects xmlns="4898f624-6768-4636-80aa-3ca33811142c" xsi:nil="true"/>
    <RetentionDeadline xmlns="4898f624-6768-4636-80aa-3ca33811142c" xsi:nil="true"/>
    <RelatedAuditNames xmlns="4898f624-6768-4636-80aa-3ca33811142c" xsi:nil="true"/>
    <RelatedProjectNames xmlns="4898f624-6768-4636-80aa-3ca33811142c" xsi:nil="true"/>
    <DocumentID xmlns="4898f624-6768-4636-80aa-3ca33811142c">2065733</DocumentID>
    <RelatedAudits xmlns="4898f624-6768-4636-80aa-3ca33811142c" xsi:nil="true"/>
    <CompanyDMS xmlns="4898f624-6768-4636-80aa-3ca33811142c">EAS</CompanyDMS>
    <RegistrationNumber xmlns="4898f624-6768-4636-80aa-3ca33811142c" xsi:nil="true"/>
    <RegistrantAsText xmlns="4898f624-6768-4636-80aa-3ca33811142c" xsi:nil="true"/>
    <RelatedInternalProjects xmlns="4898f624-6768-4636-80aa-3ca33811142c" xsi:nil="true"/>
    <RelatedEmployees xmlns="4898f624-6768-4636-80aa-3ca33811142c" xsi:nil="true"/>
    <RelatedBusinessTrips xmlns="4898f624-6768-4636-80aa-3ca33811142c" xsi:nil="true"/>
    <AuditingDeactivator xmlns="4898f624-6768-4636-80aa-3ca33811142c" xsi:nil="true"/>
    <InAccurate xmlns="4898f624-6768-4636-80aa-3ca33811142c">false</InAccurate>
    <ContentDMS xmlns="4898f624-6768-4636-80aa-3ca33811142c" xsi:nil="true"/>
    <Serie xmlns="4898f624-6768-4636-80aa-3ca33811142c" xsi:nil="true"/>
    <SchemeNo xmlns="4898f624-6768-4636-80aa-3ca33811142c" xsi:nil="true"/>
    <RegistrationDate xmlns="4898f624-6768-4636-80aa-3ca33811142c" xsi:nil="true"/>
    <Auditing xmlns="4898f624-6768-4636-80aa-3ca33811142c">false</Auditing>
    <TopicDMS xmlns="4898f624-6768-4636-80aa-3ca33811142c">e-residentsusele volikiri Riigipilve teenuste kasutamiseks</TopicDMS>
    <AuditingDeactivatingDate xmlns="4898f624-6768-4636-80aa-3ca33811142c" xsi:nil="true"/>
    <SchemeName xmlns="4898f624-6768-4636-80aa-3ca33811142c" xsi:nil="true"/>
    <ExportInfo xmlns="4898f624-6768-4636-80aa-3ca33811142c" xsi:nil="true"/>
    <Registrant xmlns="4898f624-6768-4636-80aa-3ca33811142c">
      <UserInfo>
        <DisplayName/>
        <AccountId xsi:nil="true"/>
        <AccountType/>
      </UserInfo>
    </Registrant>
    <AuditingActivator xmlns="4898f624-6768-4636-80aa-3ca33811142c" xsi:nil="true"/>
    <AuditingActivatingDate xmlns="4898f624-6768-4636-80aa-3ca33811142c" xsi:nil="true"/>
    <WorkerNamesDMS xmlns="4898f624-6768-4636-80aa-3ca33811142c">Triin Nõlva</WorkerNamesDMS>
    <EASSignerWPos xmlns="4898f624-6768-4636-80aa-3ca33811142c">juhatuse esimees</EASSignerWPos>
    <EASSignerAsText xmlns="4898f624-6768-4636-80aa-3ca33811142c">Peeter Raudsepp</EASSignerAsText>
    <EASSignerNames xmlns="4898f624-6768-4636-80aa-3ca33811142c">Peeter Raudsepp</EASSignerNames>
    <WorkerNameDMS xmlns="4898f624-6768-4636-80aa-3ca33811142c">Pille Siidra</WorkerNameDMS>
    <EASSigner xmlns="4898f624-6768-4636-80aa-3ca33811142c">
      <UserInfo>
        <DisplayName>Peeter Raudsepp</DisplayName>
        <AccountId>498</AccountId>
        <AccountType/>
      </UserInfo>
    </EASSigner>
    <EASSignerName xmlns="4898f624-6768-4636-80aa-3ca33811142c">Peeter Raudsepp</EASSignerName>
    <WorkerDMS xmlns="4898f624-6768-4636-80aa-3ca33811142c">
      <UserInfo>
        <DisplayName>Pille Siidra</DisplayName>
        <AccountId>1062</AccountId>
        <AccountType/>
      </UserInfo>
    </WorkerDMS>
  </documentManagement>
</p:properties>
</file>

<file path=customXml/item2.xml><?xml version="1.0" encoding="utf-8"?>
<?mso-contentType ?>
<FormTemplates xmlns="http://schemas.microsoft.com/sharepoint/v3/contenttype/forms">
  <Display>EASDocumentMetadataDisplayForm</Display>
  <Edit>EASDocumentMetadataDisplayForm</Edit>
  <New>EASDocumentMetadataDisplayForm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Volikiri" ma:contentTypeID="0x0101CC005278C09F9AACF84387A7EAB4A0E86B5C" ma:contentTypeVersion="3" ma:contentTypeDescription="Volikirja loomiseks" ma:contentTypeScope="" ma:versionID="996d017adba9a71044c4c13b7fe26406">
  <xsd:schema xmlns:xsd="http://www.w3.org/2001/XMLSchema" xmlns:xs="http://www.w3.org/2001/XMLSchema" xmlns:p="http://schemas.microsoft.com/office/2006/metadata/properties" xmlns:ns2="4898f624-6768-4636-80aa-3ca33811142c" targetNamespace="http://schemas.microsoft.com/office/2006/metadata/properties" ma:root="true" ma:fieldsID="9c1a95a96807b27a29188132632dfb98" ns2:_="">
    <xsd:import namespace="4898f624-6768-4636-80aa-3ca33811142c"/>
    <xsd:element name="properties">
      <xsd:complexType>
        <xsd:sequence>
          <xsd:element name="documentManagement">
            <xsd:complexType>
              <xsd:all>
                <xsd:element ref="ns2:InAccurate" minOccurs="0"/>
                <xsd:element ref="ns2:RegistrationNumber" minOccurs="0"/>
                <xsd:element ref="ns2:RegistrationDate" minOccurs="0"/>
                <xsd:element ref="ns2:Registrant" minOccurs="0"/>
                <xsd:element ref="ns2:Serie" minOccurs="0"/>
                <xsd:element ref="ns2:RegistrantAsText" minOccurs="0"/>
                <xsd:element ref="ns2:TopicDMS" minOccurs="0"/>
                <xsd:element ref="ns2:ContentDMS" minOccurs="0"/>
                <xsd:element ref="ns2:RelatedProjects" minOccurs="0"/>
                <xsd:element ref="ns2:RelatedProjectNames" minOccurs="0"/>
                <xsd:element ref="ns2:RelatedInternalProjects" minOccurs="0"/>
                <xsd:element ref="ns2:SchemeNo" minOccurs="0"/>
                <xsd:element ref="ns2:SchemeName" minOccurs="0"/>
                <xsd:element ref="ns2:RelatedPurveys" minOccurs="0"/>
                <xsd:element ref="ns2:RelatedEmployees" minOccurs="0"/>
                <xsd:element ref="ns2:RelatedPurveyNames" minOccurs="0"/>
                <xsd:element ref="ns2:RelatedBusinessTrips" minOccurs="0"/>
                <xsd:element ref="ns2:RelatedCostReports" minOccurs="0"/>
                <xsd:element ref="ns2:WorkerDMS" minOccurs="0"/>
                <xsd:element ref="ns2:WorkerNameDMS" minOccurs="0"/>
                <xsd:element ref="ns2:WorkerNamesDMS" minOccurs="0"/>
                <xsd:element ref="ns2:EASSigner" minOccurs="0"/>
                <xsd:element ref="ns2:EASSignerAsText" minOccurs="0"/>
                <xsd:element ref="ns2:EASSignerName" minOccurs="0"/>
                <xsd:element ref="ns2:EASSignerNames" minOccurs="0"/>
                <xsd:element ref="ns2:EASSignerWPos" minOccurs="0"/>
                <xsd:element ref="ns2:RetentionDeadline" minOccurs="0"/>
                <xsd:element ref="ns2:DocumentID" minOccurs="0"/>
                <xsd:element ref="ns2:RelatedAudits" minOccurs="0"/>
                <xsd:element ref="ns2:RelatedAuditNames" minOccurs="0"/>
                <xsd:element ref="ns2:Auditing" minOccurs="0"/>
                <xsd:element ref="ns2:AuditingActivator" minOccurs="0"/>
                <xsd:element ref="ns2:AuditingActivatingDate" minOccurs="0"/>
                <xsd:element ref="ns2:AuditingDeactivator" minOccurs="0"/>
                <xsd:element ref="ns2:AuditingDeactivatingDate" minOccurs="0"/>
                <xsd:element ref="ns2:ExportInfo" minOccurs="0"/>
                <xsd:element ref="ns2:CompanyDM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98f624-6768-4636-80aa-3ca33811142c" elementFormDefault="qualified">
    <xsd:import namespace="http://schemas.microsoft.com/office/2006/documentManagement/types"/>
    <xsd:import namespace="http://schemas.microsoft.com/office/infopath/2007/PartnerControls"/>
    <xsd:element name="InAccurate" ma:index="8" nillable="true" ma:displayName="Ekslik" ma:default="0" ma:hidden="true" ma:internalName="InAccurate" ma:readOnly="false">
      <xsd:simpleType>
        <xsd:restriction base="dms:Boolean"/>
      </xsd:simpleType>
    </xsd:element>
    <xsd:element name="RegistrationNumber" ma:index="9" nillable="true" ma:displayName="Registreerimisnumber" ma:description="Dokumendi number, mis koosneb sarja, aasta ja järjekorra numbrist" ma:internalName="RegistrationNumber">
      <xsd:simpleType>
        <xsd:restriction base="dms:Text"/>
      </xsd:simpleType>
    </xsd:element>
    <xsd:element name="RegistrationDate" ma:index="10" nillable="true" ma:displayName="Registreerimise kp" ma:format="DateOnly" ma:internalName="RegistrationDate">
      <xsd:simpleType>
        <xsd:restriction base="dms:DateTime"/>
      </xsd:simpleType>
    </xsd:element>
    <xsd:element name="Registrant" ma:index="11" nillable="true" ma:displayName="Registreerija" ma:list="UserInfo" ma:SharePointGroup="23" ma:internalName="Registrant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ie" ma:index="12" nillable="true" ma:displayName="Sari" ma:internalName="Serie">
      <xsd:simpleType>
        <xsd:restriction base="dms:Text"/>
      </xsd:simpleType>
    </xsd:element>
    <xsd:element name="RegistrantAsText" ma:index="13" nillable="true" ma:displayName="Registreerija mallil" ma:internalName="RegistrantAsText">
      <xsd:simpleType>
        <xsd:restriction base="dms:Text"/>
      </xsd:simpleType>
    </xsd:element>
    <xsd:element name="TopicDMS" ma:index="14" nillable="true" ma:displayName="Teema" ma:description="Dokumendi pealkiri ehk lühike sisu kokkuvõte" ma:internalName="TopicDMS">
      <xsd:simpleType>
        <xsd:restriction base="dms:Text"/>
      </xsd:simpleType>
    </xsd:element>
    <xsd:element name="ContentDMS" ma:index="15" nillable="true" ma:displayName="Sisu" ma:internalName="ContentDMS">
      <xsd:simpleType>
        <xsd:restriction base="dms:Note"/>
      </xsd:simpleType>
    </xsd:element>
    <xsd:element name="RelatedProjects" ma:index="16" nillable="true" ma:displayName="Projekti nr" ma:internalName="RelatedProjects">
      <xsd:simpleType>
        <xsd:restriction base="dms:Note"/>
      </xsd:simpleType>
    </xsd:element>
    <xsd:element name="RelatedProjectNames" ma:index="17" nillable="true" ma:displayName="Projekti nimi" ma:internalName="RelatedProjectNames">
      <xsd:simpleType>
        <xsd:restriction base="dms:Note"/>
      </xsd:simpleType>
    </xsd:element>
    <xsd:element name="RelatedInternalProjects" ma:index="18" nillable="true" ma:displayName="Alategevuse nr" ma:internalName="RelatedInternalProjects">
      <xsd:simpleType>
        <xsd:restriction base="dms:Note"/>
      </xsd:simpleType>
    </xsd:element>
    <xsd:element name="SchemeNo" ma:index="19" nillable="true" ma:displayName="Skeemi nr" ma:internalName="SchemeNo">
      <xsd:simpleType>
        <xsd:restriction base="dms:Text"/>
      </xsd:simpleType>
    </xsd:element>
    <xsd:element name="SchemeName" ma:index="20" nillable="true" ma:displayName="Skeemi nimi" ma:internalName="SchemeName">
      <xsd:simpleType>
        <xsd:restriction base="dms:Note"/>
      </xsd:simpleType>
    </xsd:element>
    <xsd:element name="RelatedPurveys" ma:index="21" nillable="true" ma:displayName="Hanke nr" ma:internalName="RelatedPurveys">
      <xsd:simpleType>
        <xsd:restriction base="dms:Note"/>
      </xsd:simpleType>
    </xsd:element>
    <xsd:element name="RelatedEmployees" ma:index="22" nillable="true" ma:displayName="Töötaja nr" ma:internalName="RelatedEmployees">
      <xsd:simpleType>
        <xsd:restriction base="dms:Note"/>
      </xsd:simpleType>
    </xsd:element>
    <xsd:element name="RelatedPurveyNames" ma:index="23" nillable="true" ma:displayName="Hanke nimetus" ma:internalName="RelatedPurveyNames">
      <xsd:simpleType>
        <xsd:restriction base="dms:Note"/>
      </xsd:simpleType>
    </xsd:element>
    <xsd:element name="RelatedBusinessTrips" ma:index="24" nillable="true" ma:displayName="Seotud lähetused" ma:internalName="RelatedBusinessTrips">
      <xsd:simpleType>
        <xsd:restriction base="dms:Note"/>
      </xsd:simpleType>
    </xsd:element>
    <xsd:element name="RelatedCostReports" ma:index="25" nillable="true" ma:displayName="Seotud kuluaruanded" ma:internalName="RelatedCostReports">
      <xsd:simpleType>
        <xsd:restriction base="dms:Note"/>
      </xsd:simpleType>
    </xsd:element>
    <xsd:element name="WorkerDMS" ma:index="26" nillable="true" ma:displayName="Töötaja" ma:list="UserInfo" ma:SharePointGroup="23" ma:internalName="WorkerDMS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WorkerNameDMS" ma:index="27" nillable="true" ma:displayName="Töötaja nimi" ma:hidden="true" ma:internalName="WorkerNameDMS" ma:readOnly="false">
      <xsd:simpleType>
        <xsd:restriction base="dms:Text"/>
      </xsd:simpleType>
    </xsd:element>
    <xsd:element name="WorkerNamesDMS" ma:index="28" nillable="true" ma:displayName="Töötaja nimed" ma:hidden="true" ma:internalName="WorkerNamesDMS" ma:readOnly="false">
      <xsd:simpleType>
        <xsd:restriction base="dms:Text"/>
      </xsd:simpleType>
    </xsd:element>
    <xsd:element name="EASSigner" ma:index="29" nillable="true" ma:displayName="Allkirjastaja (EAS)" ma:list="UserInfo" ma:SharePointGroup="23" ma:internalName="EASSig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ASSignerAsText" ma:index="30" nillable="true" ma:displayName="Allkirjastaja (EAS) mallil" ma:internalName="EASSignerAsText">
      <xsd:simpleType>
        <xsd:restriction base="dms:Text"/>
      </xsd:simpleType>
    </xsd:element>
    <xsd:element name="EASSignerName" ma:index="31" nillable="true" ma:displayName="Allkirjastaja nimi (EAS)" ma:hidden="true" ma:internalName="EASSignerName" ma:readOnly="false">
      <xsd:simpleType>
        <xsd:restriction base="dms:Text"/>
      </xsd:simpleType>
    </xsd:element>
    <xsd:element name="EASSignerNames" ma:index="32" nillable="true" ma:displayName="Allkirjastaja nimed (EAS)" ma:hidden="true" ma:internalName="EASSignerNames" ma:readOnly="false">
      <xsd:simpleType>
        <xsd:restriction base="dms:Text"/>
      </xsd:simpleType>
    </xsd:element>
    <xsd:element name="EASSignerWPos" ma:index="33" nillable="true" ma:displayName="Allkirjastaja (EAS) ametinimetus" ma:internalName="EASSignerWPos">
      <xsd:simpleType>
        <xsd:restriction base="dms:Text"/>
      </xsd:simpleType>
    </xsd:element>
    <xsd:element name="RetentionDeadline" ma:index="34" nillable="true" ma:displayName="Säilitustähtaeg" ma:format="DateOnly" ma:hidden="true" ma:internalName="RetentionDeadline" ma:readOnly="false">
      <xsd:simpleType>
        <xsd:restriction base="dms:DateTime"/>
      </xsd:simpleType>
    </xsd:element>
    <xsd:element name="DocumentID" ma:index="35" nillable="true" ma:displayName="Dokumendi ID" ma:decimals="0" ma:description="Dokumendi unikaalne number dokumentide sidumiseks ja otsimiseks DHSist" ma:indexed="true" ma:internalName="DocumentID">
      <xsd:simpleType>
        <xsd:restriction base="dms:Unknown"/>
      </xsd:simpleType>
    </xsd:element>
    <xsd:element name="RelatedAudits" ma:index="36" nillable="true" ma:displayName="Auditi nr" ma:internalName="RelatedAudits">
      <xsd:simpleType>
        <xsd:restriction base="dms:Note"/>
      </xsd:simpleType>
    </xsd:element>
    <xsd:element name="RelatedAuditNames" ma:index="37" nillable="true" ma:displayName="Auditi nimetus" ma:internalName="RelatedAuditNames">
      <xsd:simpleType>
        <xsd:restriction base="dms:Note"/>
      </xsd:simpleType>
    </xsd:element>
    <xsd:element name="Auditing" ma:index="38" nillable="true" ma:displayName="Logi" ma:default="0" ma:internalName="Auditing">
      <xsd:simpleType>
        <xsd:restriction base="dms:Boolean"/>
      </xsd:simpleType>
    </xsd:element>
    <xsd:element name="AuditingActivator" ma:index="39" nillable="true" ma:displayName="Logimise sisselülitaja" ma:internalName="AuditingActivator">
      <xsd:simpleType>
        <xsd:restriction base="dms:Text"/>
      </xsd:simpleType>
    </xsd:element>
    <xsd:element name="AuditingActivatingDate" ma:index="40" nillable="true" ma:displayName="Logimise sisselülitamise aeg" ma:internalName="AuditingActivatingDate">
      <xsd:simpleType>
        <xsd:restriction base="dms:Text"/>
      </xsd:simpleType>
    </xsd:element>
    <xsd:element name="AuditingDeactivator" ma:index="41" nillable="true" ma:displayName="Logimise väljalülitaja" ma:internalName="AuditingDeactivator">
      <xsd:simpleType>
        <xsd:restriction base="dms:Text"/>
      </xsd:simpleType>
    </xsd:element>
    <xsd:element name="AuditingDeactivatingDate" ma:index="42" nillable="true" ma:displayName="Logimise väljalülitamise aeg" ma:internalName="AuditingDeactivatingDate">
      <xsd:simpleType>
        <xsd:restriction base="dms:Text"/>
      </xsd:simpleType>
    </xsd:element>
    <xsd:element name="ExportInfo" ma:index="43" nillable="true" ma:displayName="Eksportimise info" ma:internalName="ExportInfo">
      <xsd:simpleType>
        <xsd:restriction base="dms:Note"/>
      </xsd:simpleType>
    </xsd:element>
    <xsd:element name="CompanyDMS" ma:index="44" nillable="true" ma:displayName="Ettevõte" ma:internalName="CompanyDMS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7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42C8289-4336-4452-ACF8-47899A0D564D}"/>
</file>

<file path=customXml/itemProps2.xml><?xml version="1.0" encoding="utf-8"?>
<ds:datastoreItem xmlns:ds="http://schemas.openxmlformats.org/officeDocument/2006/customXml" ds:itemID="{9FBE80E5-0D7E-4E18-A407-2D2F4F3C8C97}"/>
</file>

<file path=customXml/itemProps3.xml><?xml version="1.0" encoding="utf-8"?>
<ds:datastoreItem xmlns:ds="http://schemas.openxmlformats.org/officeDocument/2006/customXml" ds:itemID="{81E634D8-87D5-4942-A8C6-F77E9E25F114}"/>
</file>

<file path=docProps/app.xml><?xml version="1.0" encoding="utf-8"?>
<Properties xmlns="http://schemas.openxmlformats.org/officeDocument/2006/extended-properties" xmlns:vt="http://schemas.openxmlformats.org/officeDocument/2006/docPropsVTypes">
  <Template>EAS_Template_Verdana.dotx</Template>
  <TotalTime>3</TotalTime>
  <Pages>1</Pages>
  <Words>174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Volikiri (asendamisel)</vt:lpstr>
    </vt:vector>
  </TitlesOfParts>
  <Manager/>
  <Company/>
  <LinksUpToDate>false</LinksUpToDate>
  <CharactersWithSpaces>1182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Siret Talpsepp</cp:lastModifiedBy>
  <cp:revision>3</cp:revision>
  <dcterms:created xsi:type="dcterms:W3CDTF">2021-09-01T09:16:00Z</dcterms:created>
  <dcterms:modified xsi:type="dcterms:W3CDTF">2021-09-02T06:16:00Z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0x0101CC005278C09F9AACF84387A7EAB4A0E86B5C</vt:lpwstr>
  </property>
  <property fmtid="{D5CDD505-2E9C-101B-9397-08002B2CF9AE}" pid="3" name="ShowInETS">
    <vt:bool>false</vt:bool>
  </property>
  <property fmtid="{D5CDD505-2E9C-101B-9397-08002B2CF9AE}" pid="4" name="ETSProject">
    <vt:bool>false</vt:bool>
  </property>
  <property fmtid="{D5CDD505-2E9C-101B-9397-08002B2CF9AE}" pid="5" name="DocTypeInETS">
    <vt:lpwstr>Projektidokument</vt:lpwstr>
  </property>
  <property fmtid="{D5CDD505-2E9C-101B-9397-08002B2CF9AE}" pid="6" name="SfosLink">
    <vt:lpwstr>, </vt:lpwstr>
  </property>
  <property fmtid="{D5CDD505-2E9C-101B-9397-08002B2CF9AE}" pid="7" name="SfosRelatedProject">
    <vt:bool>false</vt:bool>
  </property>
  <property fmtid="{D5CDD505-2E9C-101B-9397-08002B2CF9AE}" pid="8" name="IFULetter">
    <vt:lpwstr>Algatuskiri</vt:lpwstr>
  </property>
  <property fmtid="{D5CDD505-2E9C-101B-9397-08002B2CF9AE}" pid="9" name="InSfos">
    <vt:bool>false</vt:bool>
  </property>
  <property fmtid="{D5CDD505-2E9C-101B-9397-08002B2CF9AE}" pid="10" name="AssessmentCommission">
    <vt:bool>false</vt:bool>
  </property>
  <property fmtid="{D5CDD505-2E9C-101B-9397-08002B2CF9AE}" pid="11" name="WorkerWPosDMS">
    <vt:lpwstr>e-residentsuse tootejuht</vt:lpwstr>
  </property>
  <property fmtid="{D5CDD505-2E9C-101B-9397-08002B2CF9AE}" pid="12" name="WorkerStructureUnit">
    <vt:lpwstr>välisinvesteeringute keskus</vt:lpwstr>
  </property>
  <property fmtid="{D5CDD505-2E9C-101B-9397-08002B2CF9AE}" pid="13" name="EASSignerEmail">
    <vt:lpwstr>Peeter.Raudsepp@eas.ee</vt:lpwstr>
  </property>
  <property fmtid="{D5CDD505-2E9C-101B-9397-08002B2CF9AE}" pid="14" name="SigningDocIds">
    <vt:lpwstr>2065733</vt:lpwstr>
  </property>
</Properties>
</file>