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86484F" w14:textId="77777777" w:rsidR="001A1956" w:rsidRPr="00D026EA" w:rsidRDefault="001A1956" w:rsidP="00D02482">
      <w:pPr>
        <w:pStyle w:val="Pealkiri1"/>
        <w:jc w:val="left"/>
        <w:rPr>
          <w:sz w:val="24"/>
        </w:rPr>
      </w:pPr>
    </w:p>
    <w:p w14:paraId="47910366" w14:textId="77777777" w:rsidR="001A1956" w:rsidRPr="00D026EA" w:rsidRDefault="001A1956" w:rsidP="00D02482">
      <w:pPr>
        <w:pStyle w:val="Pealkiri1"/>
        <w:jc w:val="left"/>
        <w:rPr>
          <w:sz w:val="24"/>
        </w:rPr>
      </w:pPr>
    </w:p>
    <w:p w14:paraId="213C2DE8" w14:textId="77777777" w:rsidR="001A1956" w:rsidRPr="00D026EA" w:rsidRDefault="001A1956" w:rsidP="001A1956"/>
    <w:p w14:paraId="1CB9EC8F" w14:textId="77777777" w:rsidR="001A1956" w:rsidRPr="00D026EA" w:rsidRDefault="001A1956" w:rsidP="00D02482">
      <w:pPr>
        <w:pStyle w:val="Pealkiri1"/>
        <w:jc w:val="left"/>
        <w:rPr>
          <w:sz w:val="24"/>
        </w:rPr>
      </w:pPr>
    </w:p>
    <w:p w14:paraId="23B4E42C" w14:textId="77777777" w:rsidR="001A1956" w:rsidRPr="00D026EA" w:rsidRDefault="001A1956" w:rsidP="001A1956">
      <w:pPr>
        <w:sectPr w:rsidR="001A1956" w:rsidRPr="00D026EA" w:rsidSect="00A04D3E">
          <w:headerReference w:type="even" r:id="rId7"/>
          <w:headerReference w:type="default" r:id="rId8"/>
          <w:pgSz w:w="11906" w:h="16838"/>
          <w:pgMar w:top="1440" w:right="1800" w:bottom="1440" w:left="1800" w:header="708" w:footer="708" w:gutter="0"/>
          <w:cols w:space="708"/>
          <w:titlePg/>
          <w:docGrid w:linePitch="360"/>
        </w:sectPr>
      </w:pPr>
    </w:p>
    <w:p w14:paraId="6DA224A1" w14:textId="77777777" w:rsidR="0079019F" w:rsidRDefault="0079019F" w:rsidP="00A04D3E">
      <w:pPr>
        <w:jc w:val="both"/>
        <w:rPr>
          <w:b/>
          <w:bCs/>
        </w:rPr>
      </w:pPr>
    </w:p>
    <w:p w14:paraId="72D70ADE" w14:textId="77777777" w:rsidR="00F174C9" w:rsidRDefault="00F174C9" w:rsidP="00964634">
      <w:pPr>
        <w:pStyle w:val="Pealkiri1"/>
        <w:rPr>
          <w:sz w:val="24"/>
        </w:rPr>
      </w:pPr>
    </w:p>
    <w:p w14:paraId="00641A9F" w14:textId="6E873214" w:rsidR="00964634" w:rsidRPr="00D026EA" w:rsidRDefault="00964634" w:rsidP="00964634">
      <w:pPr>
        <w:pStyle w:val="Pealkiri1"/>
        <w:rPr>
          <w:sz w:val="24"/>
        </w:rPr>
      </w:pPr>
      <w:r w:rsidRPr="00D026EA">
        <w:rPr>
          <w:sz w:val="24"/>
        </w:rPr>
        <w:t>KOKKULEPE</w:t>
      </w:r>
      <w:r>
        <w:rPr>
          <w:sz w:val="24"/>
        </w:rPr>
        <w:t xml:space="preserve"> n</w:t>
      </w:r>
      <w:r w:rsidR="000B7BBD">
        <w:rPr>
          <w:sz w:val="24"/>
        </w:rPr>
        <w:t>r</w:t>
      </w:r>
      <w:r>
        <w:rPr>
          <w:sz w:val="24"/>
        </w:rPr>
        <w:t xml:space="preserve"> </w:t>
      </w:r>
      <w:r w:rsidR="001D2BE5" w:rsidRPr="001D2BE5">
        <w:rPr>
          <w:sz w:val="24"/>
        </w:rPr>
        <w:t>3-1.33/202</w:t>
      </w:r>
      <w:r w:rsidR="0062755C">
        <w:rPr>
          <w:sz w:val="24"/>
        </w:rPr>
        <w:t>3</w:t>
      </w:r>
      <w:r w:rsidR="001D2BE5" w:rsidRPr="001D2BE5">
        <w:rPr>
          <w:sz w:val="24"/>
        </w:rPr>
        <w:t>/</w:t>
      </w:r>
      <w:r w:rsidR="00544A29">
        <w:rPr>
          <w:sz w:val="24"/>
        </w:rPr>
        <w:t>69</w:t>
      </w:r>
    </w:p>
    <w:p w14:paraId="1B5DE90E" w14:textId="77777777" w:rsidR="00964634" w:rsidRPr="00D026EA" w:rsidRDefault="00964634" w:rsidP="00964634">
      <w:pPr>
        <w:rPr>
          <w:b/>
        </w:rPr>
      </w:pPr>
      <w:r w:rsidRPr="00D026EA">
        <w:rPr>
          <w:b/>
        </w:rPr>
        <w:t xml:space="preserve">ISIKLIKU KASUTUSÕIGUSEGA KOORMAMISE TINGIMUSTE KOHTA </w:t>
      </w:r>
    </w:p>
    <w:p w14:paraId="7CC286C4" w14:textId="77777777" w:rsidR="00964634" w:rsidRPr="00D026EA" w:rsidRDefault="00964634" w:rsidP="00964634">
      <w:pPr>
        <w:jc w:val="center"/>
        <w:rPr>
          <w:b/>
          <w:bCs/>
        </w:rPr>
      </w:pPr>
    </w:p>
    <w:p w14:paraId="6C149B81" w14:textId="5CC03917" w:rsidR="00755CDD" w:rsidRDefault="00DC4846" w:rsidP="00DC4846">
      <w:pPr>
        <w:jc w:val="right"/>
        <w:rPr>
          <w:bCs/>
        </w:rPr>
      </w:pPr>
      <w:r>
        <w:rPr>
          <w:bCs/>
        </w:rPr>
        <w:t>(</w:t>
      </w:r>
      <w:r w:rsidRPr="00DC4846">
        <w:rPr>
          <w:bCs/>
        </w:rPr>
        <w:t>hili</w:t>
      </w:r>
      <w:r>
        <w:rPr>
          <w:bCs/>
        </w:rPr>
        <w:t>seima digitaalallkirja kuupäev)</w:t>
      </w:r>
    </w:p>
    <w:p w14:paraId="138FCE9E" w14:textId="77777777" w:rsidR="00DC4846" w:rsidRPr="00D026EA" w:rsidRDefault="00DC4846" w:rsidP="00A04D3E">
      <w:pPr>
        <w:jc w:val="both"/>
        <w:rPr>
          <w:b/>
          <w:bCs/>
        </w:rPr>
      </w:pPr>
    </w:p>
    <w:p w14:paraId="6D9EA4E3" w14:textId="64842E97" w:rsidR="00216018" w:rsidRPr="00545FAD" w:rsidRDefault="00A04D3E" w:rsidP="00216018">
      <w:pPr>
        <w:jc w:val="both"/>
      </w:pPr>
      <w:r w:rsidRPr="00D026EA">
        <w:t xml:space="preserve">Riigimetsa Majandamise Keskus, edaspidi </w:t>
      </w:r>
      <w:r w:rsidRPr="00D026EA">
        <w:rPr>
          <w:b/>
        </w:rPr>
        <w:t>RMK</w:t>
      </w:r>
      <w:r w:rsidRPr="00D026EA">
        <w:rPr>
          <w:i/>
        </w:rPr>
        <w:t xml:space="preserve"> </w:t>
      </w:r>
      <w:r w:rsidR="00216018">
        <w:t>või</w:t>
      </w:r>
      <w:r w:rsidRPr="00D026EA">
        <w:rPr>
          <w:i/>
        </w:rPr>
        <w:t xml:space="preserve"> </w:t>
      </w:r>
      <w:r w:rsidR="0008482C" w:rsidRPr="00D026EA">
        <w:rPr>
          <w:b/>
        </w:rPr>
        <w:t>k</w:t>
      </w:r>
      <w:r w:rsidR="00E80D50" w:rsidRPr="00D026EA">
        <w:rPr>
          <w:b/>
        </w:rPr>
        <w:t>asutaja</w:t>
      </w:r>
      <w:r w:rsidRPr="00D026EA">
        <w:rPr>
          <w:i/>
        </w:rPr>
        <w:t>,</w:t>
      </w:r>
      <w:r w:rsidRPr="00D026EA">
        <w:t xml:space="preserve"> </w:t>
      </w:r>
      <w:r w:rsidR="00216018" w:rsidRPr="00545FAD">
        <w:t xml:space="preserve">keda esindab </w:t>
      </w:r>
      <w:r w:rsidR="00793D03">
        <w:t>juhatuse esimehe 24</w:t>
      </w:r>
      <w:r w:rsidR="001D2BE5" w:rsidRPr="001D2BE5">
        <w:t>.0</w:t>
      </w:r>
      <w:r w:rsidR="00793D03">
        <w:t>9</w:t>
      </w:r>
      <w:r w:rsidR="001D2BE5" w:rsidRPr="001D2BE5">
        <w:t>.20</w:t>
      </w:r>
      <w:r w:rsidR="00793D03">
        <w:t>2</w:t>
      </w:r>
      <w:r w:rsidR="001D2BE5" w:rsidRPr="001D2BE5">
        <w:t>1 käskkirja nr 1-5/</w:t>
      </w:r>
      <w:r w:rsidR="00793D03">
        <w:t>74</w:t>
      </w:r>
      <w:r w:rsidR="001D2BE5" w:rsidRPr="001D2BE5">
        <w:t xml:space="preserve"> alusel </w:t>
      </w:r>
      <w:r w:rsidR="001D2BE5">
        <w:t>Lääne</w:t>
      </w:r>
      <w:r w:rsidR="001D2BE5" w:rsidRPr="001D2BE5">
        <w:t xml:space="preserve">maa metsaülem </w:t>
      </w:r>
      <w:r w:rsidR="001D2BE5" w:rsidRPr="005C62D3">
        <w:rPr>
          <w:b/>
        </w:rPr>
        <w:t>Jürgen Kusmin</w:t>
      </w:r>
      <w:r w:rsidR="00216018" w:rsidRPr="00545FAD">
        <w:t>, ühelt poolt,</w:t>
      </w:r>
    </w:p>
    <w:p w14:paraId="7A289092" w14:textId="77777777" w:rsidR="00D026EA" w:rsidRDefault="00D026EA" w:rsidP="00A04D3E">
      <w:pPr>
        <w:jc w:val="both"/>
      </w:pPr>
    </w:p>
    <w:p w14:paraId="013F37D7" w14:textId="45CCE453" w:rsidR="00A04D3E" w:rsidRPr="00D026EA" w:rsidRDefault="00216018" w:rsidP="00A04D3E">
      <w:pPr>
        <w:jc w:val="both"/>
      </w:pPr>
      <w:r>
        <w:t>ja</w:t>
      </w:r>
      <w:r w:rsidR="005C62D3">
        <w:t xml:space="preserve"> </w:t>
      </w:r>
      <w:r w:rsidR="00F8217F">
        <w:rPr>
          <w:b/>
        </w:rPr>
        <w:t>A&amp;P Mets AS</w:t>
      </w:r>
      <w:r w:rsidR="000F729C" w:rsidRPr="00D026EA">
        <w:t>,</w:t>
      </w:r>
      <w:r w:rsidR="008F2A98" w:rsidRPr="00D026EA">
        <w:t xml:space="preserve"> </w:t>
      </w:r>
      <w:r w:rsidR="00A04D3E" w:rsidRPr="00D026EA">
        <w:t xml:space="preserve">edaspidi </w:t>
      </w:r>
      <w:r w:rsidR="0008482C" w:rsidRPr="00D026EA">
        <w:rPr>
          <w:b/>
        </w:rPr>
        <w:t>o</w:t>
      </w:r>
      <w:r w:rsidR="00E80D50" w:rsidRPr="00D026EA">
        <w:rPr>
          <w:b/>
        </w:rPr>
        <w:t>manik</w:t>
      </w:r>
      <w:r w:rsidR="00E80D50" w:rsidRPr="00D026EA">
        <w:rPr>
          <w:i/>
        </w:rPr>
        <w:t>,</w:t>
      </w:r>
      <w:r w:rsidR="00A04D3E" w:rsidRPr="00D026EA">
        <w:t xml:space="preserve"> </w:t>
      </w:r>
      <w:r w:rsidR="00F8217F">
        <w:t xml:space="preserve">keda esindab volikirja alusel </w:t>
      </w:r>
      <w:r w:rsidR="00F8217F" w:rsidRPr="00F8217F">
        <w:rPr>
          <w:b/>
        </w:rPr>
        <w:t>Sandra Mark</w:t>
      </w:r>
      <w:r w:rsidR="00F8217F">
        <w:rPr>
          <w:b/>
        </w:rPr>
        <w:t>,</w:t>
      </w:r>
      <w:r w:rsidR="00F8217F" w:rsidRPr="00F8217F">
        <w:t xml:space="preserve"> </w:t>
      </w:r>
      <w:r w:rsidR="00F8217F" w:rsidRPr="00D026EA">
        <w:t>teiselt poolt,</w:t>
      </w:r>
    </w:p>
    <w:p w14:paraId="714DDDE3" w14:textId="77777777" w:rsidR="00A04D3E" w:rsidRPr="00D026EA" w:rsidRDefault="00A04D3E" w:rsidP="00A04D3E">
      <w:pPr>
        <w:jc w:val="both"/>
      </w:pPr>
    </w:p>
    <w:p w14:paraId="534642CE" w14:textId="77777777" w:rsidR="000F729C" w:rsidRPr="00D026EA" w:rsidRDefault="000F729C" w:rsidP="00A04D3E">
      <w:pPr>
        <w:jc w:val="both"/>
      </w:pPr>
      <w:r w:rsidRPr="00D026EA">
        <w:t xml:space="preserve">keda nimetatakse edaspidi </w:t>
      </w:r>
      <w:r w:rsidR="0008482C" w:rsidRPr="00D026EA">
        <w:rPr>
          <w:b/>
        </w:rPr>
        <w:t>p</w:t>
      </w:r>
      <w:r w:rsidRPr="00D026EA">
        <w:rPr>
          <w:b/>
        </w:rPr>
        <w:t>ool</w:t>
      </w:r>
      <w:r w:rsidRPr="00D026EA">
        <w:t xml:space="preserve"> või ühiselt </w:t>
      </w:r>
      <w:r w:rsidR="0008482C" w:rsidRPr="00D026EA">
        <w:rPr>
          <w:b/>
        </w:rPr>
        <w:t>p</w:t>
      </w:r>
      <w:r w:rsidRPr="00D026EA">
        <w:rPr>
          <w:b/>
        </w:rPr>
        <w:t>ooled</w:t>
      </w:r>
      <w:r w:rsidRPr="00D026EA">
        <w:t>,</w:t>
      </w:r>
    </w:p>
    <w:p w14:paraId="497DA915" w14:textId="77777777" w:rsidR="000F729C" w:rsidRPr="00D026EA" w:rsidRDefault="000F729C" w:rsidP="00A04D3E">
      <w:pPr>
        <w:jc w:val="both"/>
      </w:pPr>
    </w:p>
    <w:p w14:paraId="74CC7912" w14:textId="77777777" w:rsidR="00755CDD" w:rsidRPr="00D026EA" w:rsidRDefault="00755CDD" w:rsidP="00A04D3E">
      <w:pPr>
        <w:jc w:val="both"/>
      </w:pPr>
      <w:r w:rsidRPr="00D026EA">
        <w:t xml:space="preserve">sõlmisid </w:t>
      </w:r>
      <w:r w:rsidR="006E0908" w:rsidRPr="00D026EA">
        <w:t>käesoleva kokkuleppe</w:t>
      </w:r>
      <w:r w:rsidR="000F729C" w:rsidRPr="00D026EA">
        <w:t>,</w:t>
      </w:r>
      <w:r w:rsidR="006E0908" w:rsidRPr="00D026EA">
        <w:t xml:space="preserve"> edaspidi </w:t>
      </w:r>
      <w:r w:rsidR="0008482C" w:rsidRPr="00D026EA">
        <w:rPr>
          <w:b/>
        </w:rPr>
        <w:t>k</w:t>
      </w:r>
      <w:r w:rsidR="006E0908" w:rsidRPr="00D026EA">
        <w:rPr>
          <w:b/>
        </w:rPr>
        <w:t>okkulepe</w:t>
      </w:r>
      <w:r w:rsidR="000F729C" w:rsidRPr="00D026EA">
        <w:t>,</w:t>
      </w:r>
      <w:r w:rsidR="006E0908" w:rsidRPr="00D026EA">
        <w:t xml:space="preserve"> alljärgnevas:</w:t>
      </w:r>
    </w:p>
    <w:p w14:paraId="634D9DB3" w14:textId="77777777" w:rsidR="006E0908" w:rsidRPr="00D026EA" w:rsidRDefault="006E0908" w:rsidP="00A04D3E">
      <w:pPr>
        <w:jc w:val="both"/>
      </w:pPr>
    </w:p>
    <w:p w14:paraId="33A7C71A" w14:textId="77777777" w:rsidR="006E0908" w:rsidRPr="00964634" w:rsidRDefault="006E0908" w:rsidP="00964634">
      <w:pPr>
        <w:pStyle w:val="Pealkiri11"/>
        <w:rPr>
          <w:b/>
        </w:rPr>
      </w:pPr>
      <w:r w:rsidRPr="00964634">
        <w:rPr>
          <w:b/>
        </w:rPr>
        <w:t>Kokk</w:t>
      </w:r>
      <w:r w:rsidR="00F5725D" w:rsidRPr="00964634">
        <w:rPr>
          <w:b/>
        </w:rPr>
        <w:t>u</w:t>
      </w:r>
      <w:r w:rsidRPr="00964634">
        <w:rPr>
          <w:b/>
        </w:rPr>
        <w:t>leppe eesmärk</w:t>
      </w:r>
    </w:p>
    <w:p w14:paraId="43D675FC" w14:textId="3AF83B02" w:rsidR="00621668" w:rsidRPr="00D026EA" w:rsidRDefault="006E0908" w:rsidP="00D81893">
      <w:pPr>
        <w:pStyle w:val="Pealkiri11"/>
        <w:numPr>
          <w:ilvl w:val="0"/>
          <w:numId w:val="0"/>
        </w:numPr>
        <w:ind w:left="432"/>
      </w:pPr>
      <w:r w:rsidRPr="00D026EA">
        <w:t>Kokkuleppe eesmärgiks on tingimuste kokkuleppimine</w:t>
      </w:r>
      <w:r w:rsidR="00187CD0">
        <w:t xml:space="preserve"> järgmistele</w:t>
      </w:r>
      <w:r w:rsidRPr="00D026EA">
        <w:t xml:space="preserve"> </w:t>
      </w:r>
      <w:r w:rsidR="0008482C" w:rsidRPr="00D026EA">
        <w:t>o</w:t>
      </w:r>
      <w:r w:rsidRPr="00D026EA">
        <w:t>manikule kuuluva</w:t>
      </w:r>
      <w:r w:rsidR="00187CD0">
        <w:t xml:space="preserve">tele kinnistutele, </w:t>
      </w:r>
      <w:r w:rsidR="00187CD0" w:rsidRPr="00D026EA">
        <w:t xml:space="preserve">edaspidi </w:t>
      </w:r>
      <w:r w:rsidR="00187CD0" w:rsidRPr="00D026EA">
        <w:rPr>
          <w:b/>
        </w:rPr>
        <w:t>kinnistu</w:t>
      </w:r>
      <w:r w:rsidR="00187CD0" w:rsidRPr="00D026EA">
        <w:rPr>
          <w:i/>
        </w:rPr>
        <w:t>,</w:t>
      </w:r>
      <w:r w:rsidR="00187CD0" w:rsidRPr="00D026EA">
        <w:t xml:space="preserve"> asuva eratee </w:t>
      </w:r>
      <w:r w:rsidR="00031BFD">
        <w:t>r</w:t>
      </w:r>
      <w:r w:rsidR="005E3C51">
        <w:t>ekonstrueeri</w:t>
      </w:r>
      <w:r w:rsidR="00031BFD">
        <w:t xml:space="preserve">miseks ja </w:t>
      </w:r>
      <w:r w:rsidR="00187CD0" w:rsidRPr="00D026EA">
        <w:t>kasutamiseks, millest lähtuvalt sõlmitakse riigi kasuks notariaalselt tõestatud isikliku kasutusõiguse seadmise leping</w:t>
      </w:r>
      <w:r w:rsidR="00D81893">
        <w:t xml:space="preserve"> </w:t>
      </w:r>
      <w:r w:rsidR="00187CD0">
        <w:t>Lääne</w:t>
      </w:r>
      <w:r w:rsidR="00D026EA">
        <w:t xml:space="preserve"> </w:t>
      </w:r>
      <w:r w:rsidRPr="00D026EA">
        <w:t>maakonnas</w:t>
      </w:r>
      <w:r w:rsidR="00D026EA">
        <w:t xml:space="preserve"> </w:t>
      </w:r>
      <w:r w:rsidR="00187CD0">
        <w:t>Lääne-Nigula</w:t>
      </w:r>
      <w:r w:rsidR="00D026EA">
        <w:t xml:space="preserve"> </w:t>
      </w:r>
      <w:r w:rsidRPr="00D026EA">
        <w:t xml:space="preserve">vallas </w:t>
      </w:r>
      <w:proofErr w:type="spellStart"/>
      <w:r w:rsidR="00A92821">
        <w:t>Elbiku</w:t>
      </w:r>
      <w:proofErr w:type="spellEnd"/>
      <w:r w:rsidR="005C62D3">
        <w:t xml:space="preserve"> </w:t>
      </w:r>
      <w:r w:rsidRPr="00D026EA">
        <w:t>külas asuva</w:t>
      </w:r>
      <w:r w:rsidR="00DD755C">
        <w:t>l</w:t>
      </w:r>
      <w:r w:rsidRPr="00D026EA">
        <w:t xml:space="preserve"> kinnistu</w:t>
      </w:r>
      <w:r w:rsidR="00E63EF5" w:rsidRPr="00D026EA">
        <w:t>l</w:t>
      </w:r>
      <w:r w:rsidRPr="00D026EA">
        <w:t xml:space="preserve"> </w:t>
      </w:r>
      <w:r w:rsidR="00DD755C">
        <w:t>(</w:t>
      </w:r>
      <w:r w:rsidRPr="00D026EA">
        <w:t>katastritunnus</w:t>
      </w:r>
      <w:r w:rsidR="005C62D3">
        <w:t xml:space="preserve"> </w:t>
      </w:r>
      <w:r w:rsidR="00A92821" w:rsidRPr="00A92821">
        <w:t>52001:001:3566</w:t>
      </w:r>
      <w:r w:rsidRPr="00D026EA">
        <w:t xml:space="preserve">, pindala </w:t>
      </w:r>
      <w:r w:rsidR="00A92821">
        <w:t>17</w:t>
      </w:r>
      <w:r w:rsidR="005C62D3">
        <w:t>,</w:t>
      </w:r>
      <w:r w:rsidR="00A92821">
        <w:t>77</w:t>
      </w:r>
      <w:r w:rsidR="00D026EA">
        <w:t xml:space="preserve"> </w:t>
      </w:r>
      <w:r w:rsidRPr="00D026EA">
        <w:t>ha, sihtotstar</w:t>
      </w:r>
      <w:r w:rsidR="00DD755C">
        <w:t>ve</w:t>
      </w:r>
      <w:r w:rsidR="005C62D3">
        <w:t xml:space="preserve"> m</w:t>
      </w:r>
      <w:r w:rsidR="005C62D3" w:rsidRPr="005C62D3">
        <w:t>aatulundusmaa 100%</w:t>
      </w:r>
      <w:r w:rsidR="00DD755C">
        <w:t>),</w:t>
      </w:r>
      <w:r w:rsidRPr="00D026EA">
        <w:t xml:space="preserve"> mis on kantud</w:t>
      </w:r>
      <w:r w:rsidR="00216018">
        <w:t xml:space="preserve"> Tartu </w:t>
      </w:r>
      <w:r w:rsidR="00D51940">
        <w:t>Maakohtu kinnistusosakonna kinnistusregistri registriosa</w:t>
      </w:r>
      <w:r w:rsidRPr="00D026EA">
        <w:t xml:space="preserve"> nr</w:t>
      </w:r>
      <w:r w:rsidR="00D026EA">
        <w:t xml:space="preserve"> </w:t>
      </w:r>
      <w:r w:rsidR="00890AB0" w:rsidRPr="00890AB0">
        <w:rPr>
          <w:b/>
        </w:rPr>
        <w:t>19514350</w:t>
      </w:r>
      <w:r w:rsidR="00187CD0">
        <w:rPr>
          <w:b/>
        </w:rPr>
        <w:t xml:space="preserve"> </w:t>
      </w:r>
      <w:r w:rsidRPr="00D026EA">
        <w:t>all</w:t>
      </w:r>
      <w:r w:rsidR="00621668">
        <w:t>.</w:t>
      </w:r>
    </w:p>
    <w:p w14:paraId="4FAC6108" w14:textId="77777777" w:rsidR="0006678D" w:rsidRPr="00D026EA" w:rsidRDefault="0006678D" w:rsidP="00A04D3E">
      <w:pPr>
        <w:jc w:val="both"/>
      </w:pPr>
    </w:p>
    <w:p w14:paraId="23134793" w14:textId="77777777" w:rsidR="0006678D" w:rsidRPr="00964634" w:rsidRDefault="0006678D" w:rsidP="00964634">
      <w:pPr>
        <w:pStyle w:val="Pealkiri11"/>
        <w:rPr>
          <w:b/>
        </w:rPr>
      </w:pPr>
      <w:r w:rsidRPr="00964634">
        <w:rPr>
          <w:b/>
        </w:rPr>
        <w:t>Kasutusõiguse tingimused</w:t>
      </w:r>
    </w:p>
    <w:p w14:paraId="35AD99CF" w14:textId="3AB35B92" w:rsidR="0006678D" w:rsidRPr="00D026EA" w:rsidRDefault="0006678D" w:rsidP="00964634">
      <w:pPr>
        <w:pStyle w:val="Pealkiri21"/>
      </w:pPr>
      <w:r w:rsidRPr="00D026EA">
        <w:t xml:space="preserve">Kinnistu koormatakse isikliku kasutusõigusega selliselt, et </w:t>
      </w:r>
      <w:r w:rsidR="0008482C" w:rsidRPr="00D026EA">
        <w:t>k</w:t>
      </w:r>
      <w:r w:rsidRPr="00D026EA">
        <w:t xml:space="preserve">asutajal on õigus </w:t>
      </w:r>
      <w:r w:rsidR="00621668">
        <w:t>rajada</w:t>
      </w:r>
      <w:r w:rsidRPr="00D026EA">
        <w:t xml:space="preserve"> </w:t>
      </w:r>
      <w:r w:rsidR="0008482C" w:rsidRPr="00D026EA">
        <w:t>k</w:t>
      </w:r>
      <w:r w:rsidRPr="00D026EA">
        <w:t>innistu</w:t>
      </w:r>
      <w:r w:rsidR="00621668">
        <w:t>le</w:t>
      </w:r>
      <w:r w:rsidRPr="00D026EA">
        <w:t xml:space="preserve"> </w:t>
      </w:r>
      <w:r w:rsidR="00621668">
        <w:t>eratee</w:t>
      </w:r>
      <w:r w:rsidRPr="00D026EA">
        <w:t xml:space="preserve"> </w:t>
      </w:r>
      <w:r w:rsidR="00D02482" w:rsidRPr="00D026EA">
        <w:t>ja selle</w:t>
      </w:r>
      <w:r w:rsidR="00473D12" w:rsidRPr="00D026EA">
        <w:t>l</w:t>
      </w:r>
      <w:r w:rsidR="00621668">
        <w:t>e</w:t>
      </w:r>
      <w:r w:rsidR="00D02482" w:rsidRPr="00D026EA">
        <w:t xml:space="preserve"> paiknevaid</w:t>
      </w:r>
      <w:r w:rsidRPr="00D026EA">
        <w:t xml:space="preserve"> rajatis</w:t>
      </w:r>
      <w:r w:rsidR="00D02482" w:rsidRPr="00D026EA">
        <w:t>i</w:t>
      </w:r>
      <w:r w:rsidR="000F729C" w:rsidRPr="00D026EA">
        <w:t>,</w:t>
      </w:r>
      <w:r w:rsidRPr="00964634">
        <w:rPr>
          <w:i/>
        </w:rPr>
        <w:t xml:space="preserve"> </w:t>
      </w:r>
      <w:r w:rsidRPr="00D026EA">
        <w:t xml:space="preserve">edaspidi </w:t>
      </w:r>
      <w:r w:rsidR="0008482C" w:rsidRPr="00964634">
        <w:rPr>
          <w:b/>
        </w:rPr>
        <w:t>k</w:t>
      </w:r>
      <w:r w:rsidRPr="00964634">
        <w:rPr>
          <w:b/>
        </w:rPr>
        <w:t>asutusõiguse ala</w:t>
      </w:r>
      <w:r w:rsidR="00D02482" w:rsidRPr="00D026EA">
        <w:t>. Skeem</w:t>
      </w:r>
      <w:r w:rsidRPr="00D026EA">
        <w:t xml:space="preserve"> kasutusõiguse ala paiknemise kohta on </w:t>
      </w:r>
      <w:r w:rsidR="0008482C" w:rsidRPr="00D026EA">
        <w:t>k</w:t>
      </w:r>
      <w:r w:rsidR="00D51940">
        <w:t>okkuleppe</w:t>
      </w:r>
      <w:r w:rsidRPr="00D026EA">
        <w:t xml:space="preserve"> lisa 1. </w:t>
      </w:r>
    </w:p>
    <w:p w14:paraId="5FF27802" w14:textId="2ADD8557" w:rsidR="00473D12" w:rsidRPr="00D026EA" w:rsidRDefault="0006678D" w:rsidP="00621668">
      <w:pPr>
        <w:pStyle w:val="Pealkiri21"/>
      </w:pPr>
      <w:r w:rsidRPr="00D026EA">
        <w:t>Kasutusõiguse ala pikkus</w:t>
      </w:r>
      <w:r w:rsidR="008F2A98" w:rsidRPr="00D026EA">
        <w:t xml:space="preserve"> </w:t>
      </w:r>
      <w:r w:rsidRPr="00D026EA">
        <w:t>on</w:t>
      </w:r>
      <w:r w:rsidR="005C62D3">
        <w:t xml:space="preserve"> </w:t>
      </w:r>
      <w:r w:rsidR="00621668">
        <w:t xml:space="preserve">ligikaudu </w:t>
      </w:r>
      <w:r w:rsidR="00F068C4">
        <w:rPr>
          <w:b/>
        </w:rPr>
        <w:t>380</w:t>
      </w:r>
      <w:r w:rsidR="00621668" w:rsidRPr="00D026EA">
        <w:t xml:space="preserve"> meetrit</w:t>
      </w:r>
      <w:r w:rsidR="00473D12" w:rsidRPr="00D026EA">
        <w:t xml:space="preserve">. </w:t>
      </w:r>
    </w:p>
    <w:p w14:paraId="73F2CE73" w14:textId="77777777" w:rsidR="0006678D" w:rsidRPr="00D026EA" w:rsidRDefault="0006678D" w:rsidP="00964634">
      <w:pPr>
        <w:pStyle w:val="Pealkiri21"/>
      </w:pPr>
      <w:r w:rsidRPr="00D026EA">
        <w:t xml:space="preserve">Kasutajal </w:t>
      </w:r>
      <w:r w:rsidR="00E63EF5" w:rsidRPr="00D026EA">
        <w:t xml:space="preserve">on õigus </w:t>
      </w:r>
      <w:r w:rsidR="0008482C" w:rsidRPr="00D026EA">
        <w:t>k</w:t>
      </w:r>
      <w:r w:rsidR="00E63EF5" w:rsidRPr="00D026EA">
        <w:t xml:space="preserve">asutusõiguse ala tasuta kasutada </w:t>
      </w:r>
      <w:r w:rsidRPr="00D026EA">
        <w:t xml:space="preserve">ööpäevaringselt kõikide sõidukite ja tehnikaga, sealhulgas </w:t>
      </w:r>
      <w:r w:rsidR="00F5725D" w:rsidRPr="00D026EA">
        <w:t>metsaveotraktorite ja metsaveokitega.</w:t>
      </w:r>
    </w:p>
    <w:p w14:paraId="44E6F6EE" w14:textId="5B03684A" w:rsidR="00473D12" w:rsidRPr="00D026EA" w:rsidRDefault="00F5725D" w:rsidP="00964634">
      <w:pPr>
        <w:pStyle w:val="Pealkiri21"/>
      </w:pPr>
      <w:r w:rsidRPr="00D026EA">
        <w:t xml:space="preserve">Isiklik kasutusõigus seatakse </w:t>
      </w:r>
      <w:r w:rsidR="0008482C" w:rsidRPr="00D026EA">
        <w:t>k</w:t>
      </w:r>
      <w:r w:rsidRPr="00D026EA">
        <w:t xml:space="preserve">asutaja </w:t>
      </w:r>
      <w:r w:rsidR="008221EE" w:rsidRPr="00D026EA">
        <w:t>kasuks</w:t>
      </w:r>
      <w:r w:rsidR="003416A6">
        <w:t xml:space="preserve"> tähtajatult.</w:t>
      </w:r>
      <w:r w:rsidR="001278EA" w:rsidRPr="00D026EA">
        <w:t xml:space="preserve"> </w:t>
      </w:r>
    </w:p>
    <w:p w14:paraId="6B9BEAB1" w14:textId="77777777" w:rsidR="00D732C2" w:rsidRPr="00D026EA" w:rsidRDefault="00D732C2" w:rsidP="00A04D3E">
      <w:pPr>
        <w:jc w:val="both"/>
      </w:pPr>
    </w:p>
    <w:p w14:paraId="57876729" w14:textId="77777777" w:rsidR="00D732C2" w:rsidRPr="00964634" w:rsidRDefault="00D732C2" w:rsidP="00964634">
      <w:pPr>
        <w:pStyle w:val="Pealkiri11"/>
        <w:rPr>
          <w:b/>
        </w:rPr>
      </w:pPr>
      <w:r w:rsidRPr="00964634">
        <w:rPr>
          <w:b/>
        </w:rPr>
        <w:t>Kasutaja õigused ja ko</w:t>
      </w:r>
      <w:r w:rsidRPr="00CC7ED3">
        <w:rPr>
          <w:b/>
        </w:rPr>
        <w:t>hu</w:t>
      </w:r>
      <w:r w:rsidR="00DD755C" w:rsidRPr="00CC7ED3">
        <w:rPr>
          <w:b/>
        </w:rPr>
        <w:t>s</w:t>
      </w:r>
      <w:r w:rsidRPr="00CC7ED3">
        <w:rPr>
          <w:b/>
        </w:rPr>
        <w:t>tus</w:t>
      </w:r>
      <w:r w:rsidRPr="00964634">
        <w:rPr>
          <w:b/>
        </w:rPr>
        <w:t>ed</w:t>
      </w:r>
    </w:p>
    <w:p w14:paraId="008D683D" w14:textId="77777777" w:rsidR="00D732C2" w:rsidRDefault="00D732C2" w:rsidP="00964634">
      <w:pPr>
        <w:pStyle w:val="Pealkiri21"/>
      </w:pPr>
      <w:r w:rsidRPr="00D026EA">
        <w:t xml:space="preserve">Kasutajal on õigus </w:t>
      </w:r>
      <w:r w:rsidR="0008482C" w:rsidRPr="00D026EA">
        <w:t>k</w:t>
      </w:r>
      <w:r w:rsidR="00F5725D" w:rsidRPr="00D026EA">
        <w:t>asutusõiguse ala kasutada sihipäraselt ning teostada oma vahenditega kõiki töid, mis on vajalikud kasutusõiguse ala rekonstrueerimiseks, korrashoiuks, hooldamiseks ja kasutamiseks.</w:t>
      </w:r>
      <w:r w:rsidRPr="00D026EA">
        <w:t xml:space="preserve"> </w:t>
      </w:r>
    </w:p>
    <w:p w14:paraId="4BE4A58E" w14:textId="77777777" w:rsidR="00D732C2" w:rsidRPr="00D026EA" w:rsidRDefault="00D732C2" w:rsidP="00964634">
      <w:pPr>
        <w:pStyle w:val="Pealkiri21"/>
      </w:pPr>
      <w:r w:rsidRPr="00D026EA">
        <w:t>Kasutaja kohustub:</w:t>
      </w:r>
    </w:p>
    <w:p w14:paraId="1DB017AC" w14:textId="77777777" w:rsidR="00EA05D5" w:rsidRPr="00D026EA" w:rsidRDefault="00EA05D5" w:rsidP="00964634">
      <w:pPr>
        <w:pStyle w:val="Pealkiri31"/>
      </w:pPr>
      <w:r w:rsidRPr="00D026EA">
        <w:t xml:space="preserve">tagama </w:t>
      </w:r>
      <w:r w:rsidR="0008482C" w:rsidRPr="00D026EA">
        <w:t>k</w:t>
      </w:r>
      <w:r w:rsidRPr="00D026EA">
        <w:t xml:space="preserve">asutusõiguse ala hoolduse ja korrashoiu; </w:t>
      </w:r>
    </w:p>
    <w:p w14:paraId="0788F3AF" w14:textId="77777777" w:rsidR="00D732C2" w:rsidRPr="00D026EA" w:rsidRDefault="00D732C2" w:rsidP="00964634">
      <w:pPr>
        <w:pStyle w:val="Pealkiri31"/>
      </w:pPr>
      <w:r w:rsidRPr="00D026EA">
        <w:t xml:space="preserve">tagama, et isikliku kasutusõiguse teostamisest ei tekiks kahju ega kahjulikke mõjutusi keskkonnale ega </w:t>
      </w:r>
      <w:r w:rsidR="0008482C" w:rsidRPr="00D026EA">
        <w:t>k</w:t>
      </w:r>
      <w:r w:rsidRPr="00D026EA">
        <w:t>asutusõiguse alale;</w:t>
      </w:r>
    </w:p>
    <w:p w14:paraId="2BF93E04" w14:textId="77777777" w:rsidR="00D732C2" w:rsidRPr="00D026EA" w:rsidRDefault="00D732C2" w:rsidP="00964634">
      <w:pPr>
        <w:pStyle w:val="Pealkiri31"/>
      </w:pPr>
      <w:r w:rsidRPr="00D026EA">
        <w:t xml:space="preserve">tagama, et </w:t>
      </w:r>
      <w:r w:rsidR="0008482C" w:rsidRPr="00D026EA">
        <w:t>k</w:t>
      </w:r>
      <w:r w:rsidRPr="00D026EA">
        <w:t xml:space="preserve">okkuleppe lõppemisel oleks </w:t>
      </w:r>
      <w:r w:rsidR="0008482C" w:rsidRPr="00D026EA">
        <w:t>k</w:t>
      </w:r>
      <w:r w:rsidRPr="00D026EA">
        <w:t xml:space="preserve">asutusõiguse ala </w:t>
      </w:r>
      <w:r w:rsidR="0008482C" w:rsidRPr="00D026EA">
        <w:t>k</w:t>
      </w:r>
      <w:r w:rsidRPr="00D026EA">
        <w:t>okkuleppe kohase</w:t>
      </w:r>
      <w:r w:rsidR="00E80961" w:rsidRPr="00D026EA">
        <w:t>le</w:t>
      </w:r>
      <w:r w:rsidRPr="00D026EA">
        <w:t xml:space="preserve"> kasutamisele vastavas </w:t>
      </w:r>
      <w:r w:rsidR="00E80961" w:rsidRPr="00D026EA">
        <w:t>seisundis;</w:t>
      </w:r>
    </w:p>
    <w:p w14:paraId="13CCF732" w14:textId="77777777" w:rsidR="00E80961" w:rsidRPr="00D026EA" w:rsidRDefault="00E80961" w:rsidP="00964634">
      <w:pPr>
        <w:pStyle w:val="Pealkiri31"/>
      </w:pPr>
      <w:r w:rsidRPr="00D026EA">
        <w:lastRenderedPageBreak/>
        <w:t>tasuma isikliku kasutusõiguse seadmisel tasumisele kuulu</w:t>
      </w:r>
      <w:r w:rsidR="00272183" w:rsidRPr="00D026EA">
        <w:t>va notari tasu ja riigilõivu;</w:t>
      </w:r>
    </w:p>
    <w:p w14:paraId="3934078A" w14:textId="77777777" w:rsidR="00272183" w:rsidRPr="00D026EA" w:rsidRDefault="00473D12" w:rsidP="00964634">
      <w:pPr>
        <w:pStyle w:val="Pealkiri31"/>
      </w:pPr>
      <w:r w:rsidRPr="00D026EA">
        <w:t>kooskõlas</w:t>
      </w:r>
      <w:r w:rsidR="00272183" w:rsidRPr="00D026EA">
        <w:t xml:space="preserve">tama </w:t>
      </w:r>
      <w:r w:rsidR="0008482C" w:rsidRPr="00D026EA">
        <w:t>o</w:t>
      </w:r>
      <w:r w:rsidRPr="00D026EA">
        <w:t>manikuga projekteerimisprotsessis</w:t>
      </w:r>
      <w:r w:rsidR="008F2A98" w:rsidRPr="00D026EA">
        <w:t xml:space="preserve"> </w:t>
      </w:r>
      <w:r w:rsidR="0008482C" w:rsidRPr="00D026EA">
        <w:t>k</w:t>
      </w:r>
      <w:r w:rsidR="00272183" w:rsidRPr="00D026EA">
        <w:t xml:space="preserve">asutusõiguse alaga seonduvate </w:t>
      </w:r>
      <w:r w:rsidR="008F2A98" w:rsidRPr="00720AD1">
        <w:t>tee-ehitus-</w:t>
      </w:r>
      <w:r w:rsidR="008F2A98" w:rsidRPr="00D026EA">
        <w:t xml:space="preserve"> või maaparandustööde</w:t>
      </w:r>
      <w:r w:rsidR="00272183" w:rsidRPr="00D026EA">
        <w:t xml:space="preserve"> projektdokument</w:t>
      </w:r>
      <w:r w:rsidR="008F2A98" w:rsidRPr="00D026EA">
        <w:t>at</w:t>
      </w:r>
      <w:r w:rsidR="00272183" w:rsidRPr="00D026EA">
        <w:t xml:space="preserve">siooni. </w:t>
      </w:r>
    </w:p>
    <w:p w14:paraId="1C1212D3" w14:textId="77777777" w:rsidR="00E80961" w:rsidRPr="00D026EA" w:rsidRDefault="00E80961" w:rsidP="00A04D3E">
      <w:pPr>
        <w:jc w:val="both"/>
        <w:rPr>
          <w:b/>
        </w:rPr>
      </w:pPr>
    </w:p>
    <w:p w14:paraId="7C68EC62" w14:textId="77777777" w:rsidR="00E80961" w:rsidRPr="00964634" w:rsidRDefault="00E80961" w:rsidP="00964634">
      <w:pPr>
        <w:pStyle w:val="Pealkiri11"/>
        <w:rPr>
          <w:b/>
        </w:rPr>
      </w:pPr>
      <w:r w:rsidRPr="00964634">
        <w:rPr>
          <w:b/>
        </w:rPr>
        <w:t>Omaniku õigused ja kohustused</w:t>
      </w:r>
    </w:p>
    <w:p w14:paraId="60417398" w14:textId="77777777" w:rsidR="00EA05D5" w:rsidRPr="00D026EA" w:rsidRDefault="00EA05D5" w:rsidP="00964634">
      <w:pPr>
        <w:pStyle w:val="Pealkiri21"/>
      </w:pPr>
      <w:r w:rsidRPr="00D026EA">
        <w:t xml:space="preserve">Omanikul on õigus teha </w:t>
      </w:r>
      <w:r w:rsidR="0008482C" w:rsidRPr="00D026EA">
        <w:t>k</w:t>
      </w:r>
      <w:r w:rsidRPr="00D026EA">
        <w:t xml:space="preserve">asutajale ettepanekuid vajalikel juhtudel </w:t>
      </w:r>
      <w:r w:rsidR="0008482C" w:rsidRPr="00D026EA">
        <w:t>k</w:t>
      </w:r>
      <w:r w:rsidRPr="00D026EA">
        <w:t>asutusõi</w:t>
      </w:r>
      <w:r w:rsidR="001C7477">
        <w:t xml:space="preserve">guse ala ajutiseks piiramiseks </w:t>
      </w:r>
      <w:r w:rsidRPr="00D026EA">
        <w:t>või sulgemiseks</w:t>
      </w:r>
      <w:r w:rsidR="008221EE" w:rsidRPr="00D026EA">
        <w:t>,</w:t>
      </w:r>
      <w:r w:rsidRPr="00D026EA">
        <w:t xml:space="preserve"> teatades sellisest vajadusest telefoni teel </w:t>
      </w:r>
      <w:r w:rsidR="008221EE" w:rsidRPr="00D026EA">
        <w:t xml:space="preserve">või e-postiga </w:t>
      </w:r>
      <w:r w:rsidR="0008482C" w:rsidRPr="00D026EA">
        <w:t>k</w:t>
      </w:r>
      <w:r w:rsidR="008221EE" w:rsidRPr="00D026EA">
        <w:t xml:space="preserve">asutajale ette 10 </w:t>
      </w:r>
      <w:r w:rsidR="00A66FBC">
        <w:t xml:space="preserve">(kümme) </w:t>
      </w:r>
      <w:r w:rsidRPr="00D026EA">
        <w:t>päeva.</w:t>
      </w:r>
    </w:p>
    <w:p w14:paraId="49FC8222" w14:textId="77777777" w:rsidR="00E80961" w:rsidRPr="00D026EA" w:rsidRDefault="00F5725D" w:rsidP="00964634">
      <w:pPr>
        <w:pStyle w:val="Pealkiri21"/>
      </w:pPr>
      <w:r w:rsidRPr="00D026EA">
        <w:t>Omanik kohustub</w:t>
      </w:r>
      <w:r w:rsidR="008221EE" w:rsidRPr="00D026EA">
        <w:t>:</w:t>
      </w:r>
      <w:r w:rsidRPr="00D026EA">
        <w:t xml:space="preserve"> </w:t>
      </w:r>
    </w:p>
    <w:p w14:paraId="77192C1D" w14:textId="77777777" w:rsidR="00216018" w:rsidRPr="00964634" w:rsidRDefault="00EA05D5" w:rsidP="00964634">
      <w:pPr>
        <w:pStyle w:val="Pealkiri31"/>
        <w:rPr>
          <w:b/>
          <w:i/>
        </w:rPr>
      </w:pPr>
      <w:r w:rsidRPr="00D026EA">
        <w:t>m</w:t>
      </w:r>
      <w:r w:rsidR="00F5725D" w:rsidRPr="00D026EA">
        <w:t xml:space="preserve">itte tegema takistusi </w:t>
      </w:r>
      <w:r w:rsidR="0008482C" w:rsidRPr="00D026EA">
        <w:t>k</w:t>
      </w:r>
      <w:r w:rsidR="00F5725D" w:rsidRPr="00D026EA">
        <w:t xml:space="preserve">asutusõiguse </w:t>
      </w:r>
      <w:r w:rsidR="00E80961" w:rsidRPr="00D026EA">
        <w:t xml:space="preserve">ala haldamiseks ja kasutamiseks, sealhulgas eratee kasutamiseks ja metsamaterjali ladustamiseks </w:t>
      </w:r>
      <w:r w:rsidR="0008482C" w:rsidRPr="00D026EA">
        <w:t>o</w:t>
      </w:r>
      <w:r w:rsidR="00E80961" w:rsidRPr="00D026EA">
        <w:t>manikuga eelnevalt</w:t>
      </w:r>
      <w:r w:rsidR="008F2A98" w:rsidRPr="00D026EA">
        <w:t xml:space="preserve"> kokkulepitud kohta</w:t>
      </w:r>
      <w:r w:rsidR="008F2A98" w:rsidRPr="00964634">
        <w:rPr>
          <w:b/>
        </w:rPr>
        <w:t xml:space="preserve">. </w:t>
      </w:r>
    </w:p>
    <w:p w14:paraId="1BBE459B" w14:textId="77777777" w:rsidR="00F5725D" w:rsidRPr="00D026EA" w:rsidRDefault="00F5725D" w:rsidP="00964634">
      <w:pPr>
        <w:pStyle w:val="Pealkiri31"/>
      </w:pPr>
      <w:r w:rsidRPr="00D026EA">
        <w:t xml:space="preserve">tagama </w:t>
      </w:r>
      <w:r w:rsidR="0008482C" w:rsidRPr="00D026EA">
        <w:t>k</w:t>
      </w:r>
      <w:r w:rsidRPr="00D026EA">
        <w:t xml:space="preserve">asutajale </w:t>
      </w:r>
      <w:r w:rsidR="0008482C" w:rsidRPr="00D026EA">
        <w:t>k</w:t>
      </w:r>
      <w:r w:rsidRPr="00D026EA">
        <w:t>asutusõiguse ala takistamatu kasutamise</w:t>
      </w:r>
      <w:r w:rsidR="00E80961" w:rsidRPr="00D026EA">
        <w:t xml:space="preserve"> vastavalt </w:t>
      </w:r>
      <w:r w:rsidR="00720AD1">
        <w:t>kokkuleppe</w:t>
      </w:r>
      <w:r w:rsidR="00E80961" w:rsidRPr="00D026EA">
        <w:t xml:space="preserve"> tingimustele;</w:t>
      </w:r>
    </w:p>
    <w:p w14:paraId="6D810287" w14:textId="77777777" w:rsidR="00F5725D" w:rsidRPr="00D026EA" w:rsidRDefault="00F5725D" w:rsidP="00964634">
      <w:pPr>
        <w:pStyle w:val="Pealkiri31"/>
      </w:pPr>
      <w:r w:rsidRPr="00D026EA">
        <w:t xml:space="preserve">kasutama </w:t>
      </w:r>
      <w:r w:rsidR="0008482C" w:rsidRPr="00D026EA">
        <w:t>k</w:t>
      </w:r>
      <w:r w:rsidRPr="00D026EA">
        <w:t>asutusõiguse ala heaperemehelikult ja tagama, e</w:t>
      </w:r>
      <w:r w:rsidR="00D91E95" w:rsidRPr="00D026EA">
        <w:t>t</w:t>
      </w:r>
      <w:r w:rsidRPr="00D026EA">
        <w:t xml:space="preserve"> tema tegevusest ei tekiks </w:t>
      </w:r>
      <w:r w:rsidR="0008482C" w:rsidRPr="00D026EA">
        <w:t>k</w:t>
      </w:r>
      <w:r w:rsidRPr="00D026EA">
        <w:t>asutusõiguse alale kahju ega kahjulikke mõjutusi keskkonnale</w:t>
      </w:r>
      <w:r w:rsidR="008221EE" w:rsidRPr="00D026EA">
        <w:t>;</w:t>
      </w:r>
    </w:p>
    <w:p w14:paraId="094AF03B" w14:textId="77777777" w:rsidR="00E80961" w:rsidRPr="00D026EA" w:rsidRDefault="00D91E95" w:rsidP="00964634">
      <w:pPr>
        <w:pStyle w:val="Pealkiri31"/>
      </w:pPr>
      <w:r w:rsidRPr="00D026EA">
        <w:t xml:space="preserve">teatama </w:t>
      </w:r>
      <w:r w:rsidR="0008482C" w:rsidRPr="00D026EA">
        <w:t>k</w:t>
      </w:r>
      <w:r w:rsidRPr="00D026EA">
        <w:t xml:space="preserve">asutajale </w:t>
      </w:r>
      <w:r w:rsidR="00EA05D5" w:rsidRPr="00D026EA">
        <w:t>kirjalikult posti või e-posti teel</w:t>
      </w:r>
      <w:r w:rsidR="005F45CF" w:rsidRPr="00D026EA">
        <w:t xml:space="preserve"> </w:t>
      </w:r>
      <w:r w:rsidR="0008482C" w:rsidRPr="00D026EA">
        <w:t>k</w:t>
      </w:r>
      <w:r w:rsidR="005F45CF" w:rsidRPr="00D026EA">
        <w:t xml:space="preserve">innistu võõrandamisest, samuti kolmandate isikute õigustest </w:t>
      </w:r>
      <w:r w:rsidR="0008482C" w:rsidRPr="00D026EA">
        <w:t>k</w:t>
      </w:r>
      <w:r w:rsidR="005F45CF" w:rsidRPr="00D026EA">
        <w:t>asutusõiguse alale ühe kuu jooksul ala</w:t>
      </w:r>
      <w:r w:rsidR="008221EE" w:rsidRPr="00D026EA">
        <w:t>tes vastava lepingu sõlmimisest;</w:t>
      </w:r>
      <w:r w:rsidR="005F45CF" w:rsidRPr="00D026EA">
        <w:t xml:space="preserve"> </w:t>
      </w:r>
    </w:p>
    <w:p w14:paraId="1AEEAC3A" w14:textId="77777777" w:rsidR="00BF47E9" w:rsidRPr="00D026EA" w:rsidRDefault="00E80961" w:rsidP="00964634">
      <w:pPr>
        <w:pStyle w:val="Pealkiri31"/>
      </w:pPr>
      <w:r w:rsidRPr="00D026EA">
        <w:t xml:space="preserve">garanteerima, </w:t>
      </w:r>
      <w:r w:rsidR="00F5725D" w:rsidRPr="00D026EA">
        <w:t xml:space="preserve">et kui </w:t>
      </w:r>
      <w:r w:rsidR="0008482C" w:rsidRPr="00D026EA">
        <w:t>k</w:t>
      </w:r>
      <w:r w:rsidR="00F5725D" w:rsidRPr="00D026EA">
        <w:t xml:space="preserve">innistu võõrandatakse kolmandatele isikutele ja/või koormatakse asjaõigusega kolmanda isiku kasuks, kohustub ta </w:t>
      </w:r>
      <w:r w:rsidR="0008482C" w:rsidRPr="00D026EA">
        <w:t>k</w:t>
      </w:r>
      <w:r w:rsidR="00F5725D" w:rsidRPr="00D026EA">
        <w:t xml:space="preserve">okkuleppes sisalduvad õigused ja kohustuse üle andma ostjale ning informeerima ostjat või isikuid, kelle kasuks </w:t>
      </w:r>
      <w:r w:rsidR="0008482C" w:rsidRPr="00D026EA">
        <w:t>k</w:t>
      </w:r>
      <w:r w:rsidR="00F5725D" w:rsidRPr="00D026EA">
        <w:t xml:space="preserve">innistu </w:t>
      </w:r>
      <w:r w:rsidR="00AA1E7E" w:rsidRPr="00D026EA">
        <w:t xml:space="preserve">asjaõigusega </w:t>
      </w:r>
      <w:r w:rsidR="00F5725D" w:rsidRPr="00D026EA">
        <w:t>koormatakse</w:t>
      </w:r>
      <w:r w:rsidR="00AA1E7E" w:rsidRPr="00D026EA">
        <w:t xml:space="preserve">, </w:t>
      </w:r>
      <w:r w:rsidR="0008482C" w:rsidRPr="00D026EA">
        <w:t>k</w:t>
      </w:r>
      <w:r w:rsidR="00AA1E7E" w:rsidRPr="00D026EA">
        <w:t>okkulep</w:t>
      </w:r>
      <w:r w:rsidRPr="00D026EA">
        <w:t>pe olemasolust. L</w:t>
      </w:r>
      <w:r w:rsidR="00AA1E7E" w:rsidRPr="00D026EA">
        <w:t xml:space="preserve">eping, millega </w:t>
      </w:r>
      <w:r w:rsidR="0008482C" w:rsidRPr="00D026EA">
        <w:t>k</w:t>
      </w:r>
      <w:r w:rsidR="00AA1E7E" w:rsidRPr="00D026EA">
        <w:t xml:space="preserve">innistu võõrandatakse või seatakse sellele hüpoteek või koormatakse see asja- või muude õigustega mistahes muul viisil, peab sisaldama sätet, mille alusel tunnustatakse isikliku kasutusõiguse olemasolu vastavalt </w:t>
      </w:r>
      <w:r w:rsidR="0008482C" w:rsidRPr="00D026EA">
        <w:t>k</w:t>
      </w:r>
      <w:r w:rsidR="00AA1E7E" w:rsidRPr="00D026EA">
        <w:t xml:space="preserve">okkuleppe tingimustele ning </w:t>
      </w:r>
      <w:r w:rsidRPr="00D026EA">
        <w:t xml:space="preserve">lepinguga ei tohi </w:t>
      </w:r>
      <w:r w:rsidR="0008482C" w:rsidRPr="00D026EA">
        <w:t>k</w:t>
      </w:r>
      <w:r w:rsidRPr="00D026EA">
        <w:t>asutaja õigusi ei kahjustada, muuta ega mõjutada;</w:t>
      </w:r>
    </w:p>
    <w:p w14:paraId="5151E7AA" w14:textId="77777777" w:rsidR="005F45CF" w:rsidRPr="00D026EA" w:rsidRDefault="00E61D1A" w:rsidP="00964634">
      <w:pPr>
        <w:pStyle w:val="Pealkiri31"/>
      </w:pPr>
      <w:r w:rsidRPr="00D026EA">
        <w:t xml:space="preserve">tasuma jätkuvalt </w:t>
      </w:r>
      <w:r w:rsidR="0008482C" w:rsidRPr="00D026EA">
        <w:t>k</w:t>
      </w:r>
      <w:r w:rsidRPr="00D026EA">
        <w:t>asutusõiguse ala maamaksu.</w:t>
      </w:r>
    </w:p>
    <w:p w14:paraId="4E31403F" w14:textId="77777777" w:rsidR="00445480" w:rsidRPr="00D026EA" w:rsidRDefault="00445480" w:rsidP="00A04D3E">
      <w:pPr>
        <w:jc w:val="both"/>
        <w:rPr>
          <w:b/>
        </w:rPr>
      </w:pPr>
    </w:p>
    <w:p w14:paraId="527A8268" w14:textId="77777777" w:rsidR="00B43F72" w:rsidRPr="00964634" w:rsidRDefault="00B43F72" w:rsidP="00964634">
      <w:pPr>
        <w:pStyle w:val="Pealkiri11"/>
        <w:rPr>
          <w:b/>
        </w:rPr>
      </w:pPr>
      <w:r w:rsidRPr="00964634">
        <w:rPr>
          <w:b/>
        </w:rPr>
        <w:t>Kokkuleppe kehtivus</w:t>
      </w:r>
    </w:p>
    <w:p w14:paraId="40E9C199" w14:textId="77777777" w:rsidR="00C43953" w:rsidRPr="00D026EA" w:rsidRDefault="00B43F72" w:rsidP="00964634">
      <w:pPr>
        <w:pStyle w:val="Pealkiri21"/>
      </w:pPr>
      <w:r w:rsidRPr="00D026EA">
        <w:t>K</w:t>
      </w:r>
      <w:r w:rsidR="00BF47E9" w:rsidRPr="00D026EA">
        <w:t xml:space="preserve">okkulepe kehtib kuni </w:t>
      </w:r>
      <w:r w:rsidR="0008482C" w:rsidRPr="00D026EA">
        <w:t>k</w:t>
      </w:r>
      <w:r w:rsidR="00BF47E9" w:rsidRPr="00D026EA">
        <w:t xml:space="preserve">innistu koormamiseni isikliku kasutusõigusega </w:t>
      </w:r>
      <w:r w:rsidR="0008482C" w:rsidRPr="00D026EA">
        <w:t>k</w:t>
      </w:r>
      <w:r w:rsidR="00BF47E9" w:rsidRPr="00D026EA">
        <w:t>asutaja kasuks, s.t sellekohase kande tegemisega kinnistusregistrisse.</w:t>
      </w:r>
    </w:p>
    <w:p w14:paraId="62B4E10C" w14:textId="77777777" w:rsidR="00BF47E9" w:rsidRPr="00D026EA" w:rsidRDefault="00BF47E9" w:rsidP="00964634">
      <w:pPr>
        <w:pStyle w:val="Pealkiri21"/>
      </w:pPr>
      <w:r w:rsidRPr="00D026EA">
        <w:t xml:space="preserve">Kokkuleppe täitmise </w:t>
      </w:r>
      <w:r w:rsidR="00F07B17" w:rsidRPr="00D026EA">
        <w:t>enne punktis 5.1</w:t>
      </w:r>
      <w:r w:rsidR="00EA05D5" w:rsidRPr="00D026EA">
        <w:t xml:space="preserve">. nimetatud kande tegemist </w:t>
      </w:r>
      <w:r w:rsidRPr="00D026EA">
        <w:t xml:space="preserve">võib lõpetada </w:t>
      </w:r>
      <w:r w:rsidR="0008482C" w:rsidRPr="00D026EA">
        <w:t>p</w:t>
      </w:r>
      <w:r w:rsidRPr="00D026EA">
        <w:t>oolte kokkuleppel.</w:t>
      </w:r>
    </w:p>
    <w:p w14:paraId="502A7ABA" w14:textId="77777777" w:rsidR="00BF47E9" w:rsidRDefault="00BF47E9" w:rsidP="00964634">
      <w:pPr>
        <w:pStyle w:val="Pealkiri21"/>
      </w:pPr>
      <w:r w:rsidRPr="00D026EA">
        <w:t xml:space="preserve">Kasutajal on õigus nõuda </w:t>
      </w:r>
      <w:r w:rsidR="0008482C" w:rsidRPr="00D026EA">
        <w:t>k</w:t>
      </w:r>
      <w:r w:rsidRPr="00D026EA">
        <w:t xml:space="preserve">okkuleppe täitmise lõpetamist, kui </w:t>
      </w:r>
      <w:r w:rsidR="0008482C" w:rsidRPr="00D026EA">
        <w:t>o</w:t>
      </w:r>
      <w:r w:rsidRPr="00D026EA">
        <w:t xml:space="preserve">manik ei täida </w:t>
      </w:r>
      <w:r w:rsidR="0008482C" w:rsidRPr="00D026EA">
        <w:t>k</w:t>
      </w:r>
      <w:r w:rsidRPr="00D026EA">
        <w:t>okkuleppest tulenevaid tingimusi, mille tulemu</w:t>
      </w:r>
      <w:r w:rsidR="00F07B17" w:rsidRPr="00D026EA">
        <w:t xml:space="preserve">sena on takistatud </w:t>
      </w:r>
      <w:r w:rsidR="0008482C" w:rsidRPr="00D026EA">
        <w:t>k</w:t>
      </w:r>
      <w:r w:rsidR="00F07B17" w:rsidRPr="00D026EA">
        <w:t xml:space="preserve">asutusõiguse ala </w:t>
      </w:r>
      <w:r w:rsidRPr="00D026EA">
        <w:t xml:space="preserve">kasutamine </w:t>
      </w:r>
      <w:r w:rsidR="0008482C" w:rsidRPr="00D026EA">
        <w:t>k</w:t>
      </w:r>
      <w:r w:rsidRPr="00D026EA">
        <w:t xml:space="preserve">asutaja poolt vastavalt </w:t>
      </w:r>
      <w:r w:rsidR="0008482C" w:rsidRPr="00D026EA">
        <w:t>k</w:t>
      </w:r>
      <w:r w:rsidRPr="00D026EA">
        <w:t xml:space="preserve">okkuleppe tingimustele. </w:t>
      </w:r>
    </w:p>
    <w:p w14:paraId="08B30498" w14:textId="77777777" w:rsidR="00216018" w:rsidRDefault="00216018" w:rsidP="00A04D3E">
      <w:pPr>
        <w:jc w:val="both"/>
      </w:pPr>
    </w:p>
    <w:p w14:paraId="56C3F895" w14:textId="77777777" w:rsidR="00216018" w:rsidRPr="00964634" w:rsidRDefault="00216018" w:rsidP="00964634">
      <w:pPr>
        <w:pStyle w:val="Pealkiri11"/>
        <w:rPr>
          <w:b/>
        </w:rPr>
      </w:pPr>
      <w:r w:rsidRPr="00964634">
        <w:rPr>
          <w:b/>
        </w:rPr>
        <w:t>Poolte esindajad ja kontaktandmed</w:t>
      </w:r>
    </w:p>
    <w:p w14:paraId="37246344" w14:textId="38897A6D" w:rsidR="00216018" w:rsidRDefault="00216018" w:rsidP="008C6C20">
      <w:pPr>
        <w:pStyle w:val="Pealkiri21"/>
        <w:rPr>
          <w:spacing w:val="-3"/>
        </w:rPr>
      </w:pPr>
      <w:r>
        <w:t>Kasutaja</w:t>
      </w:r>
      <w:r w:rsidRPr="00185D39">
        <w:t xml:space="preserve"> esindaja on RMK </w:t>
      </w:r>
      <w:r w:rsidR="003416A6">
        <w:t>Läänemaa metsaülem Jürgen Kusmin,</w:t>
      </w:r>
      <w:r>
        <w:t xml:space="preserve"> tel </w:t>
      </w:r>
      <w:r w:rsidR="003416A6">
        <w:t xml:space="preserve">505 3387, </w:t>
      </w:r>
      <w:r>
        <w:t xml:space="preserve">e-post </w:t>
      </w:r>
      <w:r w:rsidR="003416A6">
        <w:t>jurgen.kusmin@rmk.ee.</w:t>
      </w:r>
    </w:p>
    <w:p w14:paraId="1582D8BA" w14:textId="77777777" w:rsidR="00CC7ED3" w:rsidRPr="00964634" w:rsidRDefault="00CC7ED3" w:rsidP="008C6C20">
      <w:pPr>
        <w:pStyle w:val="Pealkiri21"/>
        <w:numPr>
          <w:ilvl w:val="0"/>
          <w:numId w:val="0"/>
        </w:numPr>
        <w:ind w:left="576"/>
        <w:rPr>
          <w:spacing w:val="-3"/>
        </w:rPr>
      </w:pPr>
    </w:p>
    <w:p w14:paraId="57C12771" w14:textId="77777777" w:rsidR="00BF47E9" w:rsidRPr="00964634" w:rsidRDefault="00BF47E9" w:rsidP="00964634">
      <w:pPr>
        <w:pStyle w:val="Pealkiri11"/>
        <w:rPr>
          <w:b/>
        </w:rPr>
      </w:pPr>
      <w:r w:rsidRPr="00964634">
        <w:rPr>
          <w:b/>
        </w:rPr>
        <w:t>Poolte vastutus</w:t>
      </w:r>
    </w:p>
    <w:p w14:paraId="28130C05" w14:textId="77777777" w:rsidR="00BF47E9" w:rsidRPr="00D026EA" w:rsidRDefault="00BF47E9" w:rsidP="008C6C20">
      <w:pPr>
        <w:pStyle w:val="Pealkiri21"/>
      </w:pPr>
      <w:r w:rsidRPr="00D026EA">
        <w:t xml:space="preserve">Pooled vastutavad </w:t>
      </w:r>
      <w:r w:rsidR="0008482C" w:rsidRPr="00D026EA">
        <w:t>k</w:t>
      </w:r>
      <w:r w:rsidRPr="00D026EA">
        <w:t>okkuleppe mittetäitmise või osalise mittetäitmise eest õigusaktidega ettenähtud korras.</w:t>
      </w:r>
    </w:p>
    <w:p w14:paraId="7DC0D9DB" w14:textId="77777777" w:rsidR="00BF47E9" w:rsidRPr="00D026EA" w:rsidRDefault="00DA41CA" w:rsidP="008C6C20">
      <w:pPr>
        <w:pStyle w:val="Pealkiri21"/>
      </w:pPr>
      <w:r w:rsidRPr="00D026EA">
        <w:t>Kokkuleppe mittet</w:t>
      </w:r>
      <w:r w:rsidR="00BF47E9" w:rsidRPr="00D026EA">
        <w:t xml:space="preserve">äitmise eest, kui mittetäitmine </w:t>
      </w:r>
      <w:r w:rsidR="00F14A2E" w:rsidRPr="00D026EA">
        <w:t xml:space="preserve">põhjustas teisele </w:t>
      </w:r>
      <w:r w:rsidR="0008482C" w:rsidRPr="00D026EA">
        <w:t>p</w:t>
      </w:r>
      <w:r w:rsidR="00F14A2E" w:rsidRPr="00D026EA">
        <w:t xml:space="preserve">oolele kahju, vastutavad </w:t>
      </w:r>
      <w:r w:rsidR="0008482C" w:rsidRPr="00D026EA">
        <w:t>p</w:t>
      </w:r>
      <w:r w:rsidR="00F14A2E" w:rsidRPr="00D026EA">
        <w:t>ooled põhjustatud kahju eest täies ulatuses.</w:t>
      </w:r>
    </w:p>
    <w:p w14:paraId="6A728FAE" w14:textId="77777777" w:rsidR="005F45CF" w:rsidRPr="00D026EA" w:rsidRDefault="005F45CF" w:rsidP="00A04D3E">
      <w:pPr>
        <w:jc w:val="both"/>
      </w:pPr>
    </w:p>
    <w:p w14:paraId="47FF006B" w14:textId="77777777" w:rsidR="005F45CF" w:rsidRPr="00964634" w:rsidRDefault="005F45CF" w:rsidP="00964634">
      <w:pPr>
        <w:pStyle w:val="Pealkiri11"/>
        <w:rPr>
          <w:b/>
        </w:rPr>
      </w:pPr>
      <w:r w:rsidRPr="00964634">
        <w:rPr>
          <w:b/>
        </w:rPr>
        <w:lastRenderedPageBreak/>
        <w:t>Lõppsätted</w:t>
      </w:r>
    </w:p>
    <w:p w14:paraId="1CBFEC87" w14:textId="77777777" w:rsidR="00FE7BDE" w:rsidRPr="00D026EA" w:rsidRDefault="00FE7BDE" w:rsidP="008C6C20">
      <w:pPr>
        <w:pStyle w:val="Pealkiri21"/>
      </w:pPr>
      <w:r w:rsidRPr="00D026EA">
        <w:t>Pooled k</w:t>
      </w:r>
      <w:r w:rsidR="008C37C0" w:rsidRPr="00D026EA">
        <w:t>ohustuvad</w:t>
      </w:r>
      <w:r w:rsidRPr="00D026EA">
        <w:t xml:space="preserve"> hoidma konfidentsiaalsena kõik seoses </w:t>
      </w:r>
      <w:r w:rsidR="0008482C" w:rsidRPr="00D026EA">
        <w:t xml:space="preserve">kokkuleppe </w:t>
      </w:r>
      <w:r w:rsidRPr="00D026EA">
        <w:t xml:space="preserve"> täitmisega teatavaks saanud isikuandmed, samuti usalduslikud ning ärisaladusteks peetavad andmed.</w:t>
      </w:r>
    </w:p>
    <w:p w14:paraId="09E1C0DA" w14:textId="77777777" w:rsidR="005F45CF" w:rsidRDefault="005F45CF" w:rsidP="008C6C20">
      <w:pPr>
        <w:pStyle w:val="Pealkiri21"/>
      </w:pPr>
      <w:r w:rsidRPr="00D026EA">
        <w:t xml:space="preserve">Kõik </w:t>
      </w:r>
      <w:r w:rsidR="0008482C" w:rsidRPr="00D026EA">
        <w:t>k</w:t>
      </w:r>
      <w:r w:rsidRPr="00D026EA">
        <w:t>okkuleppe muudatused sõlmitakse kirjalikult ja vormistatakse kokkuleppe lisana.</w:t>
      </w:r>
    </w:p>
    <w:p w14:paraId="34B01B73" w14:textId="78DBE482" w:rsidR="00046AEA" w:rsidRDefault="00B973B6" w:rsidP="00B973B6">
      <w:pPr>
        <w:pStyle w:val="Pealkiri21"/>
      </w:pPr>
      <w:r w:rsidRPr="00B973B6">
        <w:t>Kokkulepe on allkirjastatud digitaalselt</w:t>
      </w:r>
      <w:r w:rsidR="000447FC" w:rsidRPr="000447FC">
        <w:t>.</w:t>
      </w:r>
    </w:p>
    <w:p w14:paraId="6319E3B7" w14:textId="77777777" w:rsidR="00964634" w:rsidRDefault="00964634" w:rsidP="00A04D3E">
      <w:pPr>
        <w:jc w:val="both"/>
      </w:pPr>
    </w:p>
    <w:p w14:paraId="7341D49F" w14:textId="77777777" w:rsidR="00720AD1" w:rsidRPr="00D026EA" w:rsidRDefault="00720AD1" w:rsidP="00A04D3E">
      <w:pPr>
        <w:jc w:val="both"/>
      </w:pPr>
    </w:p>
    <w:p w14:paraId="3F86BC3E" w14:textId="77777777" w:rsidR="00A04D3E" w:rsidRPr="00D026EA" w:rsidRDefault="00216018" w:rsidP="00A04D3E">
      <w:pPr>
        <w:jc w:val="both"/>
        <w:rPr>
          <w:b/>
        </w:rPr>
      </w:pPr>
      <w:r>
        <w:rPr>
          <w:b/>
        </w:rPr>
        <w:t>Poolte andmed ja allkirjad</w:t>
      </w:r>
    </w:p>
    <w:p w14:paraId="2EF06054" w14:textId="77777777" w:rsidR="00964634" w:rsidRDefault="00964634" w:rsidP="00A04D3E">
      <w:pPr>
        <w:jc w:val="both"/>
        <w:rPr>
          <w:i/>
        </w:rPr>
      </w:pPr>
    </w:p>
    <w:tbl>
      <w:tblPr>
        <w:tblStyle w:val="Kontuurtabel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8"/>
        <w:gridCol w:w="4148"/>
      </w:tblGrid>
      <w:tr w:rsidR="00964634" w14:paraId="4F840A06" w14:textId="77777777" w:rsidTr="00964634">
        <w:tc>
          <w:tcPr>
            <w:tcW w:w="4148" w:type="dxa"/>
          </w:tcPr>
          <w:p w14:paraId="56AC4D22" w14:textId="77777777" w:rsidR="00964634" w:rsidRPr="008C6C20" w:rsidRDefault="00964634" w:rsidP="00A04D3E">
            <w:pPr>
              <w:jc w:val="both"/>
              <w:rPr>
                <w:b/>
              </w:rPr>
            </w:pPr>
            <w:r>
              <w:rPr>
                <w:b/>
              </w:rPr>
              <w:t>RMK</w:t>
            </w:r>
          </w:p>
        </w:tc>
        <w:tc>
          <w:tcPr>
            <w:tcW w:w="4148" w:type="dxa"/>
          </w:tcPr>
          <w:p w14:paraId="2B17EA4B" w14:textId="77777777" w:rsidR="00964634" w:rsidRPr="008C6C20" w:rsidRDefault="00964634" w:rsidP="00A04D3E">
            <w:pPr>
              <w:jc w:val="both"/>
              <w:rPr>
                <w:b/>
              </w:rPr>
            </w:pPr>
            <w:r w:rsidRPr="00D026EA">
              <w:rPr>
                <w:b/>
              </w:rPr>
              <w:t>Omanik</w:t>
            </w:r>
          </w:p>
        </w:tc>
      </w:tr>
      <w:tr w:rsidR="00964634" w14:paraId="3591F046" w14:textId="77777777" w:rsidTr="00964634">
        <w:tc>
          <w:tcPr>
            <w:tcW w:w="4148" w:type="dxa"/>
          </w:tcPr>
          <w:p w14:paraId="17816CA9" w14:textId="77777777" w:rsidR="00964634" w:rsidRDefault="00964634" w:rsidP="00A04D3E">
            <w:pPr>
              <w:jc w:val="both"/>
            </w:pPr>
          </w:p>
        </w:tc>
        <w:tc>
          <w:tcPr>
            <w:tcW w:w="4148" w:type="dxa"/>
          </w:tcPr>
          <w:p w14:paraId="5B32591F" w14:textId="77777777" w:rsidR="00964634" w:rsidRDefault="00964634" w:rsidP="00A04D3E">
            <w:pPr>
              <w:jc w:val="both"/>
            </w:pPr>
          </w:p>
        </w:tc>
      </w:tr>
      <w:tr w:rsidR="00964634" w14:paraId="313E7C59" w14:textId="77777777" w:rsidTr="00964634">
        <w:tc>
          <w:tcPr>
            <w:tcW w:w="4148" w:type="dxa"/>
          </w:tcPr>
          <w:p w14:paraId="3ABB8A7E" w14:textId="77777777" w:rsidR="00964634" w:rsidRPr="008C6C20" w:rsidRDefault="00964634" w:rsidP="00964634">
            <w:pPr>
              <w:tabs>
                <w:tab w:val="left" w:pos="4320"/>
              </w:tabs>
              <w:jc w:val="both"/>
            </w:pPr>
            <w:r w:rsidRPr="008C6C20">
              <w:t>Riigimetsa Majandamise Keskus</w:t>
            </w:r>
          </w:p>
        </w:tc>
        <w:tc>
          <w:tcPr>
            <w:tcW w:w="4148" w:type="dxa"/>
          </w:tcPr>
          <w:p w14:paraId="47BCCE2D" w14:textId="1CB39994" w:rsidR="00964634" w:rsidRPr="008C6C20" w:rsidRDefault="00B975BD" w:rsidP="008000D9">
            <w:pPr>
              <w:jc w:val="both"/>
            </w:pPr>
            <w:r>
              <w:t>A&amp;P Mets AS</w:t>
            </w:r>
          </w:p>
        </w:tc>
      </w:tr>
      <w:tr w:rsidR="00964634" w14:paraId="136218DD" w14:textId="77777777" w:rsidTr="00964634">
        <w:tc>
          <w:tcPr>
            <w:tcW w:w="4148" w:type="dxa"/>
          </w:tcPr>
          <w:p w14:paraId="453540AB" w14:textId="77777777" w:rsidR="00964634" w:rsidRDefault="00964634" w:rsidP="00964634">
            <w:pPr>
              <w:tabs>
                <w:tab w:val="left" w:pos="4320"/>
              </w:tabs>
              <w:jc w:val="both"/>
            </w:pPr>
            <w:r w:rsidRPr="008C6C20">
              <w:t>Registrikood 70004459</w:t>
            </w:r>
          </w:p>
        </w:tc>
        <w:tc>
          <w:tcPr>
            <w:tcW w:w="4148" w:type="dxa"/>
          </w:tcPr>
          <w:p w14:paraId="26FEADE6" w14:textId="505D2B34" w:rsidR="00964634" w:rsidRPr="008C6C20" w:rsidRDefault="00B975BD" w:rsidP="008000D9">
            <w:pPr>
              <w:jc w:val="both"/>
            </w:pPr>
            <w:r w:rsidRPr="008C6C20">
              <w:t xml:space="preserve">Registrikood </w:t>
            </w:r>
            <w:r w:rsidRPr="00B975BD">
              <w:t>10321314</w:t>
            </w:r>
          </w:p>
        </w:tc>
      </w:tr>
      <w:tr w:rsidR="00964634" w14:paraId="11B4A821" w14:textId="77777777" w:rsidTr="00964634">
        <w:tc>
          <w:tcPr>
            <w:tcW w:w="4148" w:type="dxa"/>
          </w:tcPr>
          <w:p w14:paraId="63F438C4" w14:textId="77777777" w:rsidR="006626A0" w:rsidRDefault="006626A0" w:rsidP="00ED318D">
            <w:pPr>
              <w:tabs>
                <w:tab w:val="left" w:pos="4320"/>
              </w:tabs>
              <w:jc w:val="both"/>
            </w:pPr>
            <w:r>
              <w:t xml:space="preserve">Sagadi küla, </w:t>
            </w:r>
            <w:r w:rsidR="00ED318D">
              <w:t>Haljala</w:t>
            </w:r>
            <w:r w:rsidR="00CC7ED3">
              <w:t xml:space="preserve"> vald</w:t>
            </w:r>
          </w:p>
          <w:p w14:paraId="356094A0" w14:textId="08C24DE3" w:rsidR="00220BA2" w:rsidRPr="008C6C20" w:rsidRDefault="00220BA2" w:rsidP="00ED318D">
            <w:pPr>
              <w:tabs>
                <w:tab w:val="left" w:pos="4320"/>
              </w:tabs>
              <w:jc w:val="both"/>
            </w:pPr>
            <w:r>
              <w:t>Lääne-Virumaa</w:t>
            </w:r>
          </w:p>
        </w:tc>
        <w:tc>
          <w:tcPr>
            <w:tcW w:w="4148" w:type="dxa"/>
          </w:tcPr>
          <w:p w14:paraId="55329CC2" w14:textId="248AE18B" w:rsidR="00964634" w:rsidRPr="008C6C20" w:rsidRDefault="00793D03" w:rsidP="00793D03">
            <w:r>
              <w:t>Näituse 25, Tartu</w:t>
            </w:r>
          </w:p>
        </w:tc>
      </w:tr>
      <w:tr w:rsidR="00964634" w14:paraId="545C97F7" w14:textId="77777777" w:rsidTr="00964634">
        <w:tc>
          <w:tcPr>
            <w:tcW w:w="4148" w:type="dxa"/>
          </w:tcPr>
          <w:p w14:paraId="0F96AE63" w14:textId="77777777" w:rsidR="00220BA2" w:rsidRDefault="00220BA2" w:rsidP="00220BA2">
            <w:pPr>
              <w:jc w:val="both"/>
            </w:pPr>
            <w:r>
              <w:t>Tel 676 7500</w:t>
            </w:r>
          </w:p>
          <w:p w14:paraId="5AA2B1CF" w14:textId="01EE2E64" w:rsidR="00964634" w:rsidRPr="008C6C20" w:rsidRDefault="00220BA2" w:rsidP="00220BA2">
            <w:pPr>
              <w:tabs>
                <w:tab w:val="left" w:pos="4320"/>
              </w:tabs>
              <w:jc w:val="both"/>
            </w:pPr>
            <w:r w:rsidRPr="008C6C20">
              <w:t>E-post rmk@rmk.ee</w:t>
            </w:r>
          </w:p>
        </w:tc>
        <w:tc>
          <w:tcPr>
            <w:tcW w:w="4148" w:type="dxa"/>
          </w:tcPr>
          <w:p w14:paraId="78764CDE" w14:textId="56171729" w:rsidR="00964634" w:rsidRDefault="00964634" w:rsidP="00B41426">
            <w:pPr>
              <w:jc w:val="both"/>
            </w:pPr>
            <w:r w:rsidRPr="008C6C20">
              <w:t xml:space="preserve">Tel </w:t>
            </w:r>
            <w:r w:rsidR="00793D03" w:rsidRPr="00793D03">
              <w:t>5197</w:t>
            </w:r>
            <w:r w:rsidR="00793D03">
              <w:t xml:space="preserve"> </w:t>
            </w:r>
            <w:r w:rsidR="00793D03" w:rsidRPr="00793D03">
              <w:t>2001</w:t>
            </w:r>
          </w:p>
          <w:p w14:paraId="2E8C3867" w14:textId="048868D5" w:rsidR="00AB4FBB" w:rsidRPr="008C6C20" w:rsidRDefault="00AB4FBB" w:rsidP="00B41426">
            <w:pPr>
              <w:jc w:val="both"/>
            </w:pPr>
            <w:r>
              <w:t xml:space="preserve">E-post </w:t>
            </w:r>
            <w:r w:rsidR="00793D03" w:rsidRPr="00793D03">
              <w:t>apmets@apmets.ee</w:t>
            </w:r>
          </w:p>
        </w:tc>
      </w:tr>
      <w:tr w:rsidR="00964634" w14:paraId="083011B3" w14:textId="77777777" w:rsidTr="00964634">
        <w:tc>
          <w:tcPr>
            <w:tcW w:w="4148" w:type="dxa"/>
          </w:tcPr>
          <w:p w14:paraId="25BF9941" w14:textId="5E691F9A" w:rsidR="00964634" w:rsidRDefault="00964634" w:rsidP="00A04D3E">
            <w:pPr>
              <w:jc w:val="both"/>
            </w:pPr>
          </w:p>
        </w:tc>
        <w:tc>
          <w:tcPr>
            <w:tcW w:w="4148" w:type="dxa"/>
          </w:tcPr>
          <w:p w14:paraId="426718D2" w14:textId="680600A6" w:rsidR="00964634" w:rsidRPr="008C6C20" w:rsidRDefault="00964634" w:rsidP="00B41426">
            <w:pPr>
              <w:tabs>
                <w:tab w:val="left" w:pos="4320"/>
              </w:tabs>
              <w:jc w:val="both"/>
            </w:pPr>
          </w:p>
        </w:tc>
      </w:tr>
      <w:tr w:rsidR="00964634" w14:paraId="3955DABA" w14:textId="77777777" w:rsidTr="00964634">
        <w:tc>
          <w:tcPr>
            <w:tcW w:w="4148" w:type="dxa"/>
          </w:tcPr>
          <w:p w14:paraId="3723B899" w14:textId="77777777" w:rsidR="00964634" w:rsidRDefault="00964634" w:rsidP="00A04D3E">
            <w:pPr>
              <w:jc w:val="both"/>
            </w:pPr>
          </w:p>
        </w:tc>
        <w:tc>
          <w:tcPr>
            <w:tcW w:w="4148" w:type="dxa"/>
          </w:tcPr>
          <w:p w14:paraId="706DA4BD" w14:textId="77777777" w:rsidR="00964634" w:rsidRDefault="00964634" w:rsidP="00A04D3E">
            <w:pPr>
              <w:jc w:val="both"/>
            </w:pPr>
          </w:p>
        </w:tc>
      </w:tr>
      <w:tr w:rsidR="00964634" w14:paraId="0D5A0EF6" w14:textId="77777777" w:rsidTr="00964634">
        <w:tc>
          <w:tcPr>
            <w:tcW w:w="4148" w:type="dxa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2637"/>
              <w:gridCol w:w="222"/>
            </w:tblGrid>
            <w:tr w:rsidR="00B973B6" w14:paraId="5F88F5BC" w14:textId="77777777">
              <w:trPr>
                <w:trHeight w:val="109"/>
              </w:trPr>
              <w:tc>
                <w:tcPr>
                  <w:tcW w:w="0" w:type="auto"/>
                </w:tcPr>
                <w:p w14:paraId="4AC762C8" w14:textId="77777777" w:rsidR="00B973B6" w:rsidRDefault="00B973B6" w:rsidP="00B973B6">
                  <w:pPr>
                    <w:pStyle w:val="Default"/>
                    <w:rPr>
                      <w:sz w:val="23"/>
                      <w:szCs w:val="23"/>
                    </w:rPr>
                  </w:pPr>
                  <w:r>
                    <w:rPr>
                      <w:sz w:val="23"/>
                      <w:szCs w:val="23"/>
                    </w:rPr>
                    <w:t xml:space="preserve">(allkirjastatud digitaalselt) </w:t>
                  </w:r>
                </w:p>
              </w:tc>
              <w:tc>
                <w:tcPr>
                  <w:tcW w:w="0" w:type="auto"/>
                </w:tcPr>
                <w:p w14:paraId="5E257F13" w14:textId="1F9F2C5B" w:rsidR="00B973B6" w:rsidRDefault="00B973B6" w:rsidP="00B973B6">
                  <w:pPr>
                    <w:pStyle w:val="Default"/>
                    <w:rPr>
                      <w:sz w:val="23"/>
                      <w:szCs w:val="23"/>
                    </w:rPr>
                  </w:pPr>
                </w:p>
              </w:tc>
            </w:tr>
            <w:tr w:rsidR="00B973B6" w14:paraId="7C46445D" w14:textId="77777777">
              <w:trPr>
                <w:trHeight w:val="109"/>
              </w:trPr>
              <w:tc>
                <w:tcPr>
                  <w:tcW w:w="0" w:type="auto"/>
                  <w:gridSpan w:val="2"/>
                </w:tcPr>
                <w:p w14:paraId="2448147A" w14:textId="43A254EC" w:rsidR="00B973B6" w:rsidRDefault="00B973B6" w:rsidP="00B973B6">
                  <w:pPr>
                    <w:pStyle w:val="Default"/>
                    <w:rPr>
                      <w:sz w:val="23"/>
                      <w:szCs w:val="23"/>
                    </w:rPr>
                  </w:pPr>
                </w:p>
              </w:tc>
            </w:tr>
          </w:tbl>
          <w:p w14:paraId="2DB4D2FC" w14:textId="77777777" w:rsidR="00964634" w:rsidRDefault="00964634" w:rsidP="00964634">
            <w:pPr>
              <w:jc w:val="both"/>
            </w:pPr>
          </w:p>
        </w:tc>
        <w:tc>
          <w:tcPr>
            <w:tcW w:w="4148" w:type="dxa"/>
          </w:tcPr>
          <w:p w14:paraId="0D0ED6FB" w14:textId="38757108" w:rsidR="00964634" w:rsidRDefault="00B973B6" w:rsidP="00964634">
            <w:pPr>
              <w:jc w:val="both"/>
            </w:pPr>
            <w:r>
              <w:rPr>
                <w:sz w:val="23"/>
                <w:szCs w:val="23"/>
              </w:rPr>
              <w:t>(allkirjastatud digitaalselt)</w:t>
            </w:r>
          </w:p>
        </w:tc>
      </w:tr>
      <w:tr w:rsidR="00964634" w14:paraId="75EF7C30" w14:textId="77777777" w:rsidTr="00964634">
        <w:tc>
          <w:tcPr>
            <w:tcW w:w="4148" w:type="dxa"/>
          </w:tcPr>
          <w:p w14:paraId="65856388" w14:textId="1E9C425A" w:rsidR="00964634" w:rsidRDefault="00B41426" w:rsidP="00964634">
            <w:pPr>
              <w:jc w:val="both"/>
            </w:pPr>
            <w:r>
              <w:t>Jürgen Kusmin</w:t>
            </w:r>
          </w:p>
        </w:tc>
        <w:tc>
          <w:tcPr>
            <w:tcW w:w="4148" w:type="dxa"/>
          </w:tcPr>
          <w:p w14:paraId="49484E45" w14:textId="358D493F" w:rsidR="00964634" w:rsidRDefault="00793D03" w:rsidP="00964634">
            <w:pPr>
              <w:jc w:val="both"/>
            </w:pPr>
            <w:r>
              <w:t xml:space="preserve">Sandra Mark </w:t>
            </w:r>
          </w:p>
        </w:tc>
      </w:tr>
    </w:tbl>
    <w:p w14:paraId="7F7C3671" w14:textId="18380773" w:rsidR="0091540F" w:rsidRDefault="0091540F" w:rsidP="00A04D3E">
      <w:pPr>
        <w:jc w:val="both"/>
      </w:pPr>
    </w:p>
    <w:p w14:paraId="38828797" w14:textId="77777777" w:rsidR="0091540F" w:rsidRDefault="0091540F">
      <w:r>
        <w:br w:type="page"/>
      </w:r>
    </w:p>
    <w:p w14:paraId="52F19042" w14:textId="042AABD4" w:rsidR="00964634" w:rsidRDefault="0091540F" w:rsidP="00A04D3E">
      <w:pPr>
        <w:jc w:val="both"/>
      </w:pPr>
      <w:r>
        <w:lastRenderedPageBreak/>
        <w:t>Lisa 1. Kasutusõiguse ala skeem.</w:t>
      </w:r>
    </w:p>
    <w:p w14:paraId="740E8DAC" w14:textId="3EBA475F" w:rsidR="0091540F" w:rsidRDefault="0091540F" w:rsidP="00A04D3E">
      <w:pPr>
        <w:jc w:val="both"/>
      </w:pPr>
    </w:p>
    <w:p w14:paraId="0B50D058" w14:textId="15F1BEF3" w:rsidR="0091540F" w:rsidRPr="00964634" w:rsidRDefault="00562CF9" w:rsidP="00A04D3E">
      <w:pPr>
        <w:jc w:val="both"/>
      </w:pPr>
      <w:r>
        <w:rPr>
          <w:noProof/>
        </w:rPr>
        <w:drawing>
          <wp:inline distT="0" distB="0" distL="0" distR="0" wp14:anchorId="76372B51" wp14:editId="239989DA">
            <wp:extent cx="5274310" cy="4043045"/>
            <wp:effectExtent l="0" t="0" r="2540" b="0"/>
            <wp:docPr id="78065829" name="Pilt 1" descr="Pilt, millel on kujutatud muru, taim, õues, istandus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65829" name="Pilt 1" descr="Pilt, millel on kujutatud muru, taim, õues, istandus&#10;&#10;Kirjeldus on genereeritud automaatselt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4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1540F" w:rsidRPr="00964634" w:rsidSect="001A1956">
      <w:type w:val="continuous"/>
      <w:pgSz w:w="11906" w:h="16838"/>
      <w:pgMar w:top="1440" w:right="1800" w:bottom="1440" w:left="1800" w:header="708" w:footer="708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0E5026" w14:textId="77777777" w:rsidR="00FA151C" w:rsidRDefault="00FA151C">
      <w:r>
        <w:separator/>
      </w:r>
    </w:p>
  </w:endnote>
  <w:endnote w:type="continuationSeparator" w:id="0">
    <w:p w14:paraId="76BDC093" w14:textId="77777777" w:rsidR="00FA151C" w:rsidRDefault="00FA15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B45B8F" w14:textId="77777777" w:rsidR="00FA151C" w:rsidRDefault="00FA151C">
      <w:r>
        <w:separator/>
      </w:r>
    </w:p>
  </w:footnote>
  <w:footnote w:type="continuationSeparator" w:id="0">
    <w:p w14:paraId="7D5287CE" w14:textId="77777777" w:rsidR="00FA151C" w:rsidRDefault="00FA15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BA4493" w14:textId="77777777" w:rsidR="00246824" w:rsidRDefault="00246824" w:rsidP="00C72995">
    <w:pPr>
      <w:pStyle w:val="Pis"/>
      <w:framePr w:wrap="around" w:vAnchor="text" w:hAnchor="margin" w:xAlign="center" w:y="1"/>
      <w:rPr>
        <w:rStyle w:val="Lehekljenumber"/>
      </w:rPr>
    </w:pPr>
    <w:r>
      <w:rPr>
        <w:rStyle w:val="Lehekljenumber"/>
      </w:rPr>
      <w:fldChar w:fldCharType="begin"/>
    </w:r>
    <w:r>
      <w:rPr>
        <w:rStyle w:val="Lehekljenumber"/>
      </w:rPr>
      <w:instrText xml:space="preserve">PAGE  </w:instrText>
    </w:r>
    <w:r>
      <w:rPr>
        <w:rStyle w:val="Lehekljenumber"/>
      </w:rPr>
      <w:fldChar w:fldCharType="end"/>
    </w:r>
  </w:p>
  <w:p w14:paraId="78E55BB1" w14:textId="77777777" w:rsidR="00246824" w:rsidRDefault="00246824">
    <w:pPr>
      <w:pStyle w:val="Pis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54388248"/>
      <w:docPartObj>
        <w:docPartGallery w:val="Page Numbers (Top of Page)"/>
        <w:docPartUnique/>
      </w:docPartObj>
    </w:sdtPr>
    <w:sdtEndPr>
      <w:rPr>
        <w:noProof/>
      </w:rPr>
    </w:sdtEndPr>
    <w:sdtContent>
      <w:p w14:paraId="7D49D4AC" w14:textId="68177D10" w:rsidR="008C6C20" w:rsidRPr="001A1956" w:rsidRDefault="008C6C20" w:rsidP="008C6C20">
        <w:pPr>
          <w:pStyle w:val="Pis"/>
          <w:tabs>
            <w:tab w:val="clear" w:pos="4320"/>
            <w:tab w:val="center" w:pos="2977"/>
          </w:tabs>
          <w:jc w:val="right"/>
          <w:rPr>
            <w:rFonts w:ascii="Arial" w:hAnsi="Arial" w:cs="Arial"/>
            <w:b/>
            <w:sz w:val="17"/>
            <w:szCs w:val="17"/>
          </w:rPr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31BFD">
          <w:rPr>
            <w:noProof/>
          </w:rPr>
          <w:t>2</w:t>
        </w:r>
        <w:r>
          <w:rPr>
            <w:noProof/>
          </w:rPr>
          <w:fldChar w:fldCharType="end"/>
        </w:r>
        <w:r>
          <w:rPr>
            <w:noProof/>
          </w:rPr>
          <w:tab/>
        </w:r>
      </w:p>
      <w:p w14:paraId="1470B9D5" w14:textId="77777777" w:rsidR="008C6C20" w:rsidRDefault="00562CF9" w:rsidP="008C6C20">
        <w:pPr>
          <w:pStyle w:val="Pis"/>
          <w:tabs>
            <w:tab w:val="clear" w:pos="4320"/>
            <w:tab w:val="center" w:pos="4962"/>
          </w:tabs>
          <w:jc w:val="center"/>
        </w:pPr>
      </w:p>
    </w:sdtContent>
  </w:sdt>
  <w:p w14:paraId="4395D0DC" w14:textId="77777777" w:rsidR="00246824" w:rsidRPr="001A1956" w:rsidRDefault="00246824" w:rsidP="008C6C20">
    <w:pPr>
      <w:pStyle w:val="Pis"/>
      <w:jc w:val="right"/>
      <w:rPr>
        <w:rFonts w:ascii="Arial" w:hAnsi="Arial" w:cs="Arial"/>
        <w:b/>
        <w:sz w:val="17"/>
        <w:szCs w:val="17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AC513F"/>
    <w:multiLevelType w:val="multilevel"/>
    <w:tmpl w:val="5C7EA688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  <w:b w:val="0"/>
        <w:u w:val="none"/>
      </w:rPr>
    </w:lvl>
    <w:lvl w:ilvl="1">
      <w:start w:val="3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  <w:b w:val="0"/>
        <w:u w:val="none"/>
      </w:rPr>
    </w:lvl>
    <w:lvl w:ilvl="2">
      <w:start w:val="6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 w:val="0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 w:val="0"/>
        <w:u w:val="none"/>
      </w:rPr>
    </w:lvl>
  </w:abstractNum>
  <w:abstractNum w:abstractNumId="1" w15:restartNumberingAfterBreak="0">
    <w:nsid w:val="1D916DF5"/>
    <w:multiLevelType w:val="multilevel"/>
    <w:tmpl w:val="7A42D18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21381254"/>
    <w:multiLevelType w:val="multilevel"/>
    <w:tmpl w:val="8DA0CEE8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 w15:restartNumberingAfterBreak="0">
    <w:nsid w:val="296B1C9B"/>
    <w:multiLevelType w:val="multilevel"/>
    <w:tmpl w:val="5AD89098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 w15:restartNumberingAfterBreak="0">
    <w:nsid w:val="2AD14F52"/>
    <w:multiLevelType w:val="hybridMultilevel"/>
    <w:tmpl w:val="A900FC54"/>
    <w:lvl w:ilvl="0" w:tplc="0425000F">
      <w:start w:val="1"/>
      <w:numFmt w:val="decimal"/>
      <w:lvlText w:val="%1."/>
      <w:lvlJc w:val="left"/>
      <w:pPr>
        <w:ind w:left="1080" w:hanging="360"/>
      </w:p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E344245"/>
    <w:multiLevelType w:val="multilevel"/>
    <w:tmpl w:val="2A7E7A32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 w15:restartNumberingAfterBreak="0">
    <w:nsid w:val="33591D65"/>
    <w:multiLevelType w:val="multilevel"/>
    <w:tmpl w:val="C7269B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7" w15:restartNumberingAfterBreak="0">
    <w:nsid w:val="36E5236C"/>
    <w:multiLevelType w:val="multilevel"/>
    <w:tmpl w:val="232C9764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 w15:restartNumberingAfterBreak="0">
    <w:nsid w:val="3A08054F"/>
    <w:multiLevelType w:val="multilevel"/>
    <w:tmpl w:val="A3B293D8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 w15:restartNumberingAfterBreak="0">
    <w:nsid w:val="3FE75222"/>
    <w:multiLevelType w:val="multilevel"/>
    <w:tmpl w:val="609A672C"/>
    <w:lvl w:ilvl="0">
      <w:start w:val="3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 w15:restartNumberingAfterBreak="0">
    <w:nsid w:val="5F0F1C97"/>
    <w:multiLevelType w:val="multilevel"/>
    <w:tmpl w:val="EAF68E6C"/>
    <w:lvl w:ilvl="0">
      <w:start w:val="3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  <w:b w:val="0"/>
        <w:u w:val="none"/>
      </w:rPr>
    </w:lvl>
    <w:lvl w:ilvl="1">
      <w:start w:val="3"/>
      <w:numFmt w:val="decimal"/>
      <w:lvlText w:val="%1.%2"/>
      <w:lvlJc w:val="left"/>
      <w:pPr>
        <w:tabs>
          <w:tab w:val="num" w:pos="480"/>
        </w:tabs>
        <w:ind w:left="480" w:hanging="480"/>
      </w:pPr>
      <w:rPr>
        <w:rFonts w:hint="default"/>
        <w:b w:val="0"/>
        <w:u w:val="none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 w:val="0"/>
        <w:u w:val="none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b w:val="0"/>
        <w:u w:val="none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b w:val="0"/>
        <w:u w:val="none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  <w:b w:val="0"/>
        <w:u w:val="none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b w:val="0"/>
        <w:u w:val="none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  <w:b w:val="0"/>
        <w:u w:val="none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b w:val="0"/>
        <w:u w:val="none"/>
      </w:rPr>
    </w:lvl>
  </w:abstractNum>
  <w:abstractNum w:abstractNumId="11" w15:restartNumberingAfterBreak="0">
    <w:nsid w:val="66227F4E"/>
    <w:multiLevelType w:val="multilevel"/>
    <w:tmpl w:val="5C36EB72"/>
    <w:lvl w:ilvl="0">
      <w:start w:val="3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  <w:b w:val="0"/>
        <w:u w:val="none"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  <w:b w:val="0"/>
        <w:u w:val="none"/>
      </w:rPr>
    </w:lvl>
    <w:lvl w:ilvl="2">
      <w:start w:val="6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 w:val="0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 w:val="0"/>
        <w:u w:val="none"/>
      </w:rPr>
    </w:lvl>
  </w:abstractNum>
  <w:abstractNum w:abstractNumId="12" w15:restartNumberingAfterBreak="0">
    <w:nsid w:val="667F59C3"/>
    <w:multiLevelType w:val="multilevel"/>
    <w:tmpl w:val="C8DA0CEE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576" w:hanging="576"/>
      </w:pPr>
    </w:lvl>
    <w:lvl w:ilvl="2">
      <w:start w:val="1"/>
      <w:numFmt w:val="decimal"/>
      <w:lvlText w:val="%1.%2.%3."/>
      <w:lvlJc w:val="left"/>
      <w:pPr>
        <w:ind w:left="720" w:hanging="720"/>
      </w:pPr>
      <w:rPr>
        <w:b w:val="0"/>
        <w:i w:val="0"/>
      </w:rPr>
    </w:lvl>
    <w:lvl w:ilvl="3">
      <w:start w:val="1"/>
      <w:numFmt w:val="decimal"/>
      <w:lvlText w:val="%1.%2.%3.%4.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3" w15:restartNumberingAfterBreak="0">
    <w:nsid w:val="73E736B6"/>
    <w:multiLevelType w:val="multilevel"/>
    <w:tmpl w:val="3A6CAFBA"/>
    <w:lvl w:ilvl="0">
      <w:start w:val="1"/>
      <w:numFmt w:val="decimal"/>
      <w:pStyle w:val="Pealkiri1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Pealkiri21"/>
      <w:lvlText w:val="%1.%2.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Pealkiri31"/>
      <w:lvlText w:val="%1.%2.%3."/>
      <w:lvlJc w:val="left"/>
      <w:pPr>
        <w:ind w:left="720" w:hanging="720"/>
      </w:pPr>
      <w:rPr>
        <w:rFonts w:hint="default"/>
        <w:b w:val="0"/>
        <w:i w:val="0"/>
      </w:rPr>
    </w:lvl>
    <w:lvl w:ilvl="3">
      <w:start w:val="1"/>
      <w:numFmt w:val="decimal"/>
      <w:pStyle w:val="Pealkiri41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Pealkiri51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Pealkiri61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Pealkiri71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Pealkiri81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Pealkiri91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239482520">
    <w:abstractNumId w:val="6"/>
  </w:num>
  <w:num w:numId="2" w16cid:durableId="96221782">
    <w:abstractNumId w:val="7"/>
  </w:num>
  <w:num w:numId="3" w16cid:durableId="1072042756">
    <w:abstractNumId w:val="11"/>
  </w:num>
  <w:num w:numId="4" w16cid:durableId="868103163">
    <w:abstractNumId w:val="5"/>
  </w:num>
  <w:num w:numId="5" w16cid:durableId="1967075563">
    <w:abstractNumId w:val="0"/>
  </w:num>
  <w:num w:numId="6" w16cid:durableId="919098212">
    <w:abstractNumId w:val="3"/>
  </w:num>
  <w:num w:numId="7" w16cid:durableId="671297645">
    <w:abstractNumId w:val="10"/>
  </w:num>
  <w:num w:numId="8" w16cid:durableId="69275211">
    <w:abstractNumId w:val="9"/>
  </w:num>
  <w:num w:numId="9" w16cid:durableId="1690712520">
    <w:abstractNumId w:val="8"/>
  </w:num>
  <w:num w:numId="10" w16cid:durableId="286817693">
    <w:abstractNumId w:val="2"/>
  </w:num>
  <w:num w:numId="11" w16cid:durableId="1876310247">
    <w:abstractNumId w:val="13"/>
  </w:num>
  <w:num w:numId="12" w16cid:durableId="821435098">
    <w:abstractNumId w:val="1"/>
  </w:num>
  <w:num w:numId="13" w16cid:durableId="43536909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337585596">
    <w:abstractNumId w:val="4"/>
  </w:num>
  <w:num w:numId="15" w16cid:durableId="89038227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2F33"/>
    <w:rsid w:val="00012F33"/>
    <w:rsid w:val="00031BFD"/>
    <w:rsid w:val="000447FC"/>
    <w:rsid w:val="00045576"/>
    <w:rsid w:val="00045D58"/>
    <w:rsid w:val="00046AEA"/>
    <w:rsid w:val="0006678D"/>
    <w:rsid w:val="00075399"/>
    <w:rsid w:val="0008482C"/>
    <w:rsid w:val="000A04D8"/>
    <w:rsid w:val="000B7BBD"/>
    <w:rsid w:val="000C4974"/>
    <w:rsid w:val="000C6F93"/>
    <w:rsid w:val="000E601A"/>
    <w:rsid w:val="000F729C"/>
    <w:rsid w:val="001278EA"/>
    <w:rsid w:val="00127AEC"/>
    <w:rsid w:val="00150F25"/>
    <w:rsid w:val="00181182"/>
    <w:rsid w:val="00187CD0"/>
    <w:rsid w:val="001A1956"/>
    <w:rsid w:val="001A1DCE"/>
    <w:rsid w:val="001B5760"/>
    <w:rsid w:val="001C6B90"/>
    <w:rsid w:val="001C7477"/>
    <w:rsid w:val="001D2BE5"/>
    <w:rsid w:val="001E4EB2"/>
    <w:rsid w:val="00216018"/>
    <w:rsid w:val="00220BA2"/>
    <w:rsid w:val="00224B1B"/>
    <w:rsid w:val="00233BD8"/>
    <w:rsid w:val="00235FFA"/>
    <w:rsid w:val="00246824"/>
    <w:rsid w:val="002475C3"/>
    <w:rsid w:val="00264916"/>
    <w:rsid w:val="00272183"/>
    <w:rsid w:val="002723C6"/>
    <w:rsid w:val="0029310A"/>
    <w:rsid w:val="0029596D"/>
    <w:rsid w:val="002A1C72"/>
    <w:rsid w:val="002A7B07"/>
    <w:rsid w:val="00303F0D"/>
    <w:rsid w:val="003416A6"/>
    <w:rsid w:val="00344576"/>
    <w:rsid w:val="003675C7"/>
    <w:rsid w:val="00367E02"/>
    <w:rsid w:val="003816DD"/>
    <w:rsid w:val="003A1542"/>
    <w:rsid w:val="003B6551"/>
    <w:rsid w:val="003D0776"/>
    <w:rsid w:val="00421B77"/>
    <w:rsid w:val="004364B5"/>
    <w:rsid w:val="00437A37"/>
    <w:rsid w:val="00441768"/>
    <w:rsid w:val="00445480"/>
    <w:rsid w:val="0046571C"/>
    <w:rsid w:val="004700C4"/>
    <w:rsid w:val="00473D12"/>
    <w:rsid w:val="00515E5F"/>
    <w:rsid w:val="00517EA8"/>
    <w:rsid w:val="00544A29"/>
    <w:rsid w:val="0054783B"/>
    <w:rsid w:val="00562CF9"/>
    <w:rsid w:val="0056632E"/>
    <w:rsid w:val="005739A5"/>
    <w:rsid w:val="00593FB3"/>
    <w:rsid w:val="005B5613"/>
    <w:rsid w:val="005B6425"/>
    <w:rsid w:val="005C62D3"/>
    <w:rsid w:val="005E3C51"/>
    <w:rsid w:val="005E47E9"/>
    <w:rsid w:val="005F45CF"/>
    <w:rsid w:val="005F503F"/>
    <w:rsid w:val="006048CD"/>
    <w:rsid w:val="00610E36"/>
    <w:rsid w:val="006132B1"/>
    <w:rsid w:val="00621668"/>
    <w:rsid w:val="0062755C"/>
    <w:rsid w:val="0064108B"/>
    <w:rsid w:val="00641649"/>
    <w:rsid w:val="00657D1D"/>
    <w:rsid w:val="006626A0"/>
    <w:rsid w:val="00672953"/>
    <w:rsid w:val="006808C3"/>
    <w:rsid w:val="00697566"/>
    <w:rsid w:val="006C262D"/>
    <w:rsid w:val="006E0908"/>
    <w:rsid w:val="006F6A36"/>
    <w:rsid w:val="00720AD1"/>
    <w:rsid w:val="00753F67"/>
    <w:rsid w:val="00755C81"/>
    <w:rsid w:val="00755CDD"/>
    <w:rsid w:val="00780B38"/>
    <w:rsid w:val="0079019F"/>
    <w:rsid w:val="00793D03"/>
    <w:rsid w:val="007A2DC8"/>
    <w:rsid w:val="007A3844"/>
    <w:rsid w:val="007D13AC"/>
    <w:rsid w:val="008000D9"/>
    <w:rsid w:val="008038BE"/>
    <w:rsid w:val="00811AE3"/>
    <w:rsid w:val="008221EE"/>
    <w:rsid w:val="00854F5C"/>
    <w:rsid w:val="00857ED6"/>
    <w:rsid w:val="0086365C"/>
    <w:rsid w:val="00882A9F"/>
    <w:rsid w:val="00883DC9"/>
    <w:rsid w:val="00890297"/>
    <w:rsid w:val="00890AB0"/>
    <w:rsid w:val="008C37C0"/>
    <w:rsid w:val="008C6C20"/>
    <w:rsid w:val="008C7D51"/>
    <w:rsid w:val="008E3700"/>
    <w:rsid w:val="008F0082"/>
    <w:rsid w:val="008F2A98"/>
    <w:rsid w:val="0090293C"/>
    <w:rsid w:val="00907D20"/>
    <w:rsid w:val="0091540F"/>
    <w:rsid w:val="00937542"/>
    <w:rsid w:val="00964634"/>
    <w:rsid w:val="00985EAC"/>
    <w:rsid w:val="00994299"/>
    <w:rsid w:val="009A5D26"/>
    <w:rsid w:val="009C0632"/>
    <w:rsid w:val="009E59C1"/>
    <w:rsid w:val="009F5695"/>
    <w:rsid w:val="00A01D0E"/>
    <w:rsid w:val="00A046F0"/>
    <w:rsid w:val="00A04D3E"/>
    <w:rsid w:val="00A15778"/>
    <w:rsid w:val="00A4299D"/>
    <w:rsid w:val="00A66FBC"/>
    <w:rsid w:val="00A92821"/>
    <w:rsid w:val="00A9610C"/>
    <w:rsid w:val="00AA1E7E"/>
    <w:rsid w:val="00AB4FBB"/>
    <w:rsid w:val="00AC64D3"/>
    <w:rsid w:val="00AF4106"/>
    <w:rsid w:val="00B129AA"/>
    <w:rsid w:val="00B319BD"/>
    <w:rsid w:val="00B41426"/>
    <w:rsid w:val="00B43659"/>
    <w:rsid w:val="00B43F72"/>
    <w:rsid w:val="00B973B6"/>
    <w:rsid w:val="00B975BD"/>
    <w:rsid w:val="00BB6978"/>
    <w:rsid w:val="00BC0D6A"/>
    <w:rsid w:val="00BC7412"/>
    <w:rsid w:val="00BE549F"/>
    <w:rsid w:val="00BF04D3"/>
    <w:rsid w:val="00BF47E9"/>
    <w:rsid w:val="00C00E51"/>
    <w:rsid w:val="00C06162"/>
    <w:rsid w:val="00C14991"/>
    <w:rsid w:val="00C30BD3"/>
    <w:rsid w:val="00C43953"/>
    <w:rsid w:val="00C72995"/>
    <w:rsid w:val="00C73CA7"/>
    <w:rsid w:val="00C816B6"/>
    <w:rsid w:val="00C978EE"/>
    <w:rsid w:val="00CA032A"/>
    <w:rsid w:val="00CA1F65"/>
    <w:rsid w:val="00CA55D2"/>
    <w:rsid w:val="00CC209D"/>
    <w:rsid w:val="00CC7ED3"/>
    <w:rsid w:val="00CF0D08"/>
    <w:rsid w:val="00D02482"/>
    <w:rsid w:val="00D026EA"/>
    <w:rsid w:val="00D25840"/>
    <w:rsid w:val="00D51940"/>
    <w:rsid w:val="00D61E22"/>
    <w:rsid w:val="00D732C2"/>
    <w:rsid w:val="00D81893"/>
    <w:rsid w:val="00D87F2E"/>
    <w:rsid w:val="00D91E95"/>
    <w:rsid w:val="00DA319F"/>
    <w:rsid w:val="00DA41CA"/>
    <w:rsid w:val="00DC1486"/>
    <w:rsid w:val="00DC4846"/>
    <w:rsid w:val="00DD0D1E"/>
    <w:rsid w:val="00DD755C"/>
    <w:rsid w:val="00DE6F08"/>
    <w:rsid w:val="00DF6188"/>
    <w:rsid w:val="00E14AAC"/>
    <w:rsid w:val="00E51D79"/>
    <w:rsid w:val="00E61D1A"/>
    <w:rsid w:val="00E63EF5"/>
    <w:rsid w:val="00E80961"/>
    <w:rsid w:val="00E80D50"/>
    <w:rsid w:val="00E92286"/>
    <w:rsid w:val="00EA05D5"/>
    <w:rsid w:val="00EB2A4F"/>
    <w:rsid w:val="00ED318D"/>
    <w:rsid w:val="00ED44F2"/>
    <w:rsid w:val="00EF407A"/>
    <w:rsid w:val="00F027C1"/>
    <w:rsid w:val="00F068C4"/>
    <w:rsid w:val="00F07B17"/>
    <w:rsid w:val="00F124CC"/>
    <w:rsid w:val="00F13832"/>
    <w:rsid w:val="00F14A2E"/>
    <w:rsid w:val="00F1578B"/>
    <w:rsid w:val="00F174C9"/>
    <w:rsid w:val="00F219A7"/>
    <w:rsid w:val="00F5725D"/>
    <w:rsid w:val="00F8217F"/>
    <w:rsid w:val="00FA151C"/>
    <w:rsid w:val="00FA6699"/>
    <w:rsid w:val="00FA6D04"/>
    <w:rsid w:val="00FB41A9"/>
    <w:rsid w:val="00FE2D88"/>
    <w:rsid w:val="00FE7BDE"/>
    <w:rsid w:val="00FF4D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7DA1BABA"/>
  <w15:docId w15:val="{BFE80F1F-2867-42FD-9E90-1F642B6B11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B973B6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755CDD"/>
    <w:pPr>
      <w:keepNext/>
      <w:jc w:val="center"/>
      <w:outlineLvl w:val="0"/>
    </w:pPr>
    <w:rPr>
      <w:b/>
      <w:bCs/>
      <w:sz w:val="2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Taandegakehatekst">
    <w:name w:val="Body Text Indent"/>
    <w:basedOn w:val="Normaallaad"/>
    <w:rsid w:val="00755CDD"/>
    <w:pPr>
      <w:ind w:left="720"/>
    </w:pPr>
  </w:style>
  <w:style w:type="paragraph" w:styleId="Pis">
    <w:name w:val="header"/>
    <w:basedOn w:val="Normaallaad"/>
    <w:link w:val="PisMrk"/>
    <w:uiPriority w:val="99"/>
    <w:rsid w:val="00A04D3E"/>
    <w:pPr>
      <w:tabs>
        <w:tab w:val="center" w:pos="4320"/>
        <w:tab w:val="right" w:pos="8640"/>
      </w:tabs>
    </w:pPr>
  </w:style>
  <w:style w:type="character" w:styleId="Lehekljenumber">
    <w:name w:val="page number"/>
    <w:basedOn w:val="Liguvaikefont"/>
    <w:rsid w:val="00A04D3E"/>
  </w:style>
  <w:style w:type="paragraph" w:styleId="Jutumullitekst">
    <w:name w:val="Balloon Text"/>
    <w:basedOn w:val="Normaallaad"/>
    <w:semiHidden/>
    <w:rsid w:val="00753F67"/>
    <w:rPr>
      <w:rFonts w:ascii="Tahoma" w:hAnsi="Tahoma" w:cs="Tahoma"/>
      <w:sz w:val="16"/>
      <w:szCs w:val="16"/>
    </w:rPr>
  </w:style>
  <w:style w:type="character" w:styleId="Kommentaariviide">
    <w:name w:val="annotation reference"/>
    <w:basedOn w:val="Liguvaikefont"/>
    <w:uiPriority w:val="99"/>
    <w:rsid w:val="00753F67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rsid w:val="00753F67"/>
    <w:rPr>
      <w:sz w:val="20"/>
      <w:szCs w:val="20"/>
    </w:rPr>
  </w:style>
  <w:style w:type="paragraph" w:styleId="Kommentaariteema">
    <w:name w:val="annotation subject"/>
    <w:basedOn w:val="Kommentaaritekst"/>
    <w:next w:val="Kommentaaritekst"/>
    <w:semiHidden/>
    <w:rsid w:val="00753F67"/>
    <w:rPr>
      <w:b/>
      <w:bCs/>
    </w:rPr>
  </w:style>
  <w:style w:type="paragraph" w:styleId="Pealdis">
    <w:name w:val="caption"/>
    <w:basedOn w:val="Normaallaad"/>
    <w:next w:val="Normaallaad"/>
    <w:qFormat/>
    <w:rsid w:val="001A1956"/>
    <w:pPr>
      <w:framePr w:w="4423" w:h="1191" w:hRule="exact" w:wrap="around" w:vAnchor="page" w:hAnchor="page" w:x="6918" w:y="1702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</w:pPr>
    <w:rPr>
      <w:rFonts w:ascii="Arial" w:hAnsi="Arial" w:cs="Arial"/>
      <w:b/>
      <w:bCs/>
      <w:spacing w:val="2"/>
      <w:position w:val="6"/>
      <w:sz w:val="17"/>
      <w:szCs w:val="20"/>
    </w:rPr>
  </w:style>
  <w:style w:type="paragraph" w:styleId="Jalus">
    <w:name w:val="footer"/>
    <w:basedOn w:val="Normaallaad"/>
    <w:link w:val="JalusMrk"/>
    <w:uiPriority w:val="99"/>
    <w:rsid w:val="001A1956"/>
    <w:pPr>
      <w:tabs>
        <w:tab w:val="center" w:pos="4536"/>
        <w:tab w:val="right" w:pos="9072"/>
      </w:tabs>
    </w:pPr>
  </w:style>
  <w:style w:type="table" w:styleId="Kontuurtabel">
    <w:name w:val="Table Grid"/>
    <w:basedOn w:val="Normaaltabel"/>
    <w:uiPriority w:val="59"/>
    <w:rsid w:val="006132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allaadveeb">
    <w:name w:val="Normal (Web)"/>
    <w:basedOn w:val="Normaallaad"/>
    <w:rsid w:val="00216018"/>
    <w:pPr>
      <w:spacing w:before="100" w:beforeAutospacing="1" w:after="100" w:afterAutospacing="1"/>
    </w:pPr>
    <w:rPr>
      <w:lang w:val="en-GB"/>
    </w:rPr>
  </w:style>
  <w:style w:type="character" w:customStyle="1" w:styleId="KommentaaritekstMrk">
    <w:name w:val="Kommentaari tekst Märk"/>
    <w:basedOn w:val="Liguvaikefont"/>
    <w:link w:val="Kommentaaritekst"/>
    <w:uiPriority w:val="99"/>
    <w:rsid w:val="00216018"/>
    <w:rPr>
      <w:lang w:eastAsia="en-US"/>
    </w:rPr>
  </w:style>
  <w:style w:type="paragraph" w:customStyle="1" w:styleId="Pealkiri11">
    <w:name w:val="Pealkiri 11"/>
    <w:basedOn w:val="Normaallaad"/>
    <w:rsid w:val="00964634"/>
    <w:pPr>
      <w:numPr>
        <w:numId w:val="11"/>
      </w:numPr>
    </w:pPr>
  </w:style>
  <w:style w:type="paragraph" w:customStyle="1" w:styleId="Pealkiri21">
    <w:name w:val="Pealkiri 21"/>
    <w:basedOn w:val="Normaallaad"/>
    <w:rsid w:val="00964634"/>
    <w:pPr>
      <w:numPr>
        <w:ilvl w:val="1"/>
        <w:numId w:val="11"/>
      </w:numPr>
    </w:pPr>
  </w:style>
  <w:style w:type="paragraph" w:customStyle="1" w:styleId="Pealkiri31">
    <w:name w:val="Pealkiri 31"/>
    <w:basedOn w:val="Normaallaad"/>
    <w:rsid w:val="00964634"/>
    <w:pPr>
      <w:numPr>
        <w:ilvl w:val="2"/>
        <w:numId w:val="11"/>
      </w:numPr>
    </w:pPr>
  </w:style>
  <w:style w:type="paragraph" w:customStyle="1" w:styleId="Pealkiri41">
    <w:name w:val="Pealkiri 41"/>
    <w:basedOn w:val="Normaallaad"/>
    <w:rsid w:val="00964634"/>
    <w:pPr>
      <w:numPr>
        <w:ilvl w:val="3"/>
        <w:numId w:val="11"/>
      </w:numPr>
    </w:pPr>
  </w:style>
  <w:style w:type="paragraph" w:customStyle="1" w:styleId="Pealkiri51">
    <w:name w:val="Pealkiri 51"/>
    <w:basedOn w:val="Normaallaad"/>
    <w:rsid w:val="00964634"/>
    <w:pPr>
      <w:numPr>
        <w:ilvl w:val="4"/>
        <w:numId w:val="11"/>
      </w:numPr>
    </w:pPr>
  </w:style>
  <w:style w:type="paragraph" w:customStyle="1" w:styleId="Pealkiri61">
    <w:name w:val="Pealkiri 61"/>
    <w:basedOn w:val="Normaallaad"/>
    <w:rsid w:val="00964634"/>
    <w:pPr>
      <w:numPr>
        <w:ilvl w:val="5"/>
        <w:numId w:val="11"/>
      </w:numPr>
    </w:pPr>
  </w:style>
  <w:style w:type="paragraph" w:customStyle="1" w:styleId="Pealkiri71">
    <w:name w:val="Pealkiri 71"/>
    <w:basedOn w:val="Normaallaad"/>
    <w:rsid w:val="00964634"/>
    <w:pPr>
      <w:numPr>
        <w:ilvl w:val="6"/>
        <w:numId w:val="11"/>
      </w:numPr>
    </w:pPr>
  </w:style>
  <w:style w:type="paragraph" w:customStyle="1" w:styleId="Pealkiri81">
    <w:name w:val="Pealkiri 81"/>
    <w:basedOn w:val="Normaallaad"/>
    <w:rsid w:val="00964634"/>
    <w:pPr>
      <w:numPr>
        <w:ilvl w:val="7"/>
        <w:numId w:val="11"/>
      </w:numPr>
    </w:pPr>
  </w:style>
  <w:style w:type="paragraph" w:customStyle="1" w:styleId="Pealkiri91">
    <w:name w:val="Pealkiri 91"/>
    <w:basedOn w:val="Normaallaad"/>
    <w:rsid w:val="00964634"/>
    <w:pPr>
      <w:numPr>
        <w:ilvl w:val="8"/>
        <w:numId w:val="11"/>
      </w:numPr>
    </w:pPr>
  </w:style>
  <w:style w:type="paragraph" w:styleId="Loendilik">
    <w:name w:val="List Paragraph"/>
    <w:basedOn w:val="Normaallaad"/>
    <w:uiPriority w:val="34"/>
    <w:qFormat/>
    <w:rsid w:val="00964634"/>
    <w:pPr>
      <w:ind w:left="720"/>
      <w:contextualSpacing/>
    </w:pPr>
  </w:style>
  <w:style w:type="character" w:customStyle="1" w:styleId="JalusMrk">
    <w:name w:val="Jalus Märk"/>
    <w:basedOn w:val="Liguvaikefont"/>
    <w:link w:val="Jalus"/>
    <w:uiPriority w:val="99"/>
    <w:rsid w:val="008C6C20"/>
    <w:rPr>
      <w:sz w:val="24"/>
      <w:szCs w:val="24"/>
      <w:lang w:eastAsia="en-US"/>
    </w:rPr>
  </w:style>
  <w:style w:type="character" w:customStyle="1" w:styleId="PisMrk">
    <w:name w:val="Päis Märk"/>
    <w:basedOn w:val="Liguvaikefont"/>
    <w:link w:val="Pis"/>
    <w:uiPriority w:val="99"/>
    <w:rsid w:val="008C6C20"/>
    <w:rPr>
      <w:sz w:val="24"/>
      <w:szCs w:val="24"/>
      <w:lang w:eastAsia="en-US"/>
    </w:rPr>
  </w:style>
  <w:style w:type="paragraph" w:customStyle="1" w:styleId="Default">
    <w:name w:val="Default"/>
    <w:rsid w:val="00B973B6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913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1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urgenk\Downloads\kokkulepe_isikliku_kasutusoigustega_koormamise_tingimuste_kohta_fuusiline_isik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kokkulepe_isikliku_kasutusoigustega_koormamise_tingimuste_kohta_fuusiline_isik</Template>
  <TotalTime>11</TotalTime>
  <Pages>4</Pages>
  <Words>651</Words>
  <Characters>4812</Characters>
  <Application>Microsoft Office Word</Application>
  <DocSecurity>0</DocSecurity>
  <Lines>40</Lines>
  <Paragraphs>10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LEPING</vt:lpstr>
      <vt:lpstr>LEPING</vt:lpstr>
      <vt:lpstr>LEPING</vt:lpstr>
    </vt:vector>
  </TitlesOfParts>
  <Company>RMK</Company>
  <LinksUpToDate>false</LinksUpToDate>
  <CharactersWithSpaces>5453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LEPING</dc:title>
  <dc:creator>Jürgen Kusmin</dc:creator>
  <cp:lastModifiedBy>Jürgen Kusmin</cp:lastModifiedBy>
  <cp:revision>11</cp:revision>
  <cp:lastPrinted>1900-12-31T22:00:00Z</cp:lastPrinted>
  <dcterms:created xsi:type="dcterms:W3CDTF">2023-08-31T12:06:00Z</dcterms:created>
  <dcterms:modified xsi:type="dcterms:W3CDTF">2023-08-31T12:14:00Z</dcterms:modified>
</cp:coreProperties>
</file>