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CDCD0C" w14:textId="77777777" w:rsidR="0099718C" w:rsidRPr="007E24F0" w:rsidRDefault="0099718C">
      <w:pPr>
        <w:rPr>
          <w:lang w:val="et-EE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4662"/>
        <w:gridCol w:w="4692"/>
      </w:tblGrid>
      <w:tr w:rsidR="00BF199B" w:rsidRPr="007E24F0" w14:paraId="4EEB01BF" w14:textId="77777777" w:rsidTr="007F2639">
        <w:trPr>
          <w:cantSplit/>
        </w:trPr>
        <w:tc>
          <w:tcPr>
            <w:tcW w:w="4662" w:type="dxa"/>
            <w:vMerge w:val="restart"/>
          </w:tcPr>
          <w:p w14:paraId="2A05E972" w14:textId="29B2BF3D" w:rsidR="00D63FE2" w:rsidRPr="007E24F0" w:rsidRDefault="00FE624B" w:rsidP="001B32ED">
            <w:pPr>
              <w:rPr>
                <w:lang w:val="et-EE"/>
              </w:rPr>
            </w:pPr>
            <w:r w:rsidRPr="007E24F0">
              <w:rPr>
                <w:lang w:val="et-EE"/>
              </w:rPr>
              <w:t>Lp</w:t>
            </w:r>
            <w:r w:rsidR="0060393B" w:rsidRPr="007E24F0">
              <w:rPr>
                <w:lang w:val="et-EE"/>
              </w:rPr>
              <w:t xml:space="preserve">. </w:t>
            </w:r>
            <w:r w:rsidR="00032D72" w:rsidRPr="007E24F0">
              <w:rPr>
                <w:lang w:val="et-EE"/>
              </w:rPr>
              <w:t>Marge Kelgo</w:t>
            </w:r>
          </w:p>
          <w:p w14:paraId="1ABF7801" w14:textId="7316E934" w:rsidR="0005386B" w:rsidRPr="007E24F0" w:rsidRDefault="00665FFD" w:rsidP="001B32ED">
            <w:pPr>
              <w:rPr>
                <w:lang w:val="et-EE"/>
              </w:rPr>
            </w:pPr>
            <w:r w:rsidRPr="007E24F0">
              <w:rPr>
                <w:lang w:val="et-EE"/>
              </w:rPr>
              <w:t>Transpordiamet</w:t>
            </w:r>
          </w:p>
          <w:p w14:paraId="03D5A028" w14:textId="638517EE" w:rsidR="001B32ED" w:rsidRPr="007E24F0" w:rsidRDefault="00032D72" w:rsidP="001B32ED">
            <w:pPr>
              <w:rPr>
                <w:lang w:val="et-EE"/>
              </w:rPr>
            </w:pPr>
            <w:hyperlink r:id="rId8" w:history="1">
              <w:r w:rsidRPr="007E24F0">
                <w:rPr>
                  <w:rStyle w:val="Hyperlink"/>
                  <w:lang w:val="et-EE"/>
                </w:rPr>
                <w:t>marge.kelgo@transpordiamet.ee</w:t>
              </w:r>
            </w:hyperlink>
            <w:r w:rsidR="00665FFD" w:rsidRPr="007E24F0">
              <w:rPr>
                <w:lang w:val="et-EE"/>
              </w:rPr>
              <w:t xml:space="preserve">  </w:t>
            </w:r>
          </w:p>
        </w:tc>
        <w:tc>
          <w:tcPr>
            <w:tcW w:w="4692" w:type="dxa"/>
          </w:tcPr>
          <w:p w14:paraId="356DC352" w14:textId="327C2455" w:rsidR="0099718C" w:rsidRPr="007E24F0" w:rsidRDefault="0099718C">
            <w:pPr>
              <w:jc w:val="right"/>
              <w:rPr>
                <w:lang w:val="et-EE"/>
              </w:rPr>
            </w:pPr>
          </w:p>
        </w:tc>
      </w:tr>
      <w:tr w:rsidR="00BF199B" w:rsidRPr="007E24F0" w14:paraId="4C96AC02" w14:textId="77777777" w:rsidTr="007F2639">
        <w:trPr>
          <w:cantSplit/>
        </w:trPr>
        <w:tc>
          <w:tcPr>
            <w:tcW w:w="4662" w:type="dxa"/>
            <w:vMerge/>
          </w:tcPr>
          <w:p w14:paraId="28AED7E0" w14:textId="77777777" w:rsidR="0099718C" w:rsidRPr="007E24F0" w:rsidRDefault="0099718C">
            <w:pPr>
              <w:rPr>
                <w:lang w:val="et-EE"/>
              </w:rPr>
            </w:pPr>
          </w:p>
        </w:tc>
        <w:tc>
          <w:tcPr>
            <w:tcW w:w="4692" w:type="dxa"/>
          </w:tcPr>
          <w:p w14:paraId="569C7DE5" w14:textId="6761DD6B" w:rsidR="0099718C" w:rsidRPr="007E24F0" w:rsidRDefault="00695167" w:rsidP="00BF199B">
            <w:pPr>
              <w:pStyle w:val="Heading1"/>
              <w:ind w:left="460" w:firstLine="284"/>
              <w:jc w:val="left"/>
              <w:rPr>
                <w:b w:val="0"/>
                <w:bCs w:val="0"/>
              </w:rPr>
            </w:pPr>
            <w:r w:rsidRPr="007E24F0">
              <w:t xml:space="preserve">             </w:t>
            </w:r>
            <w:r w:rsidR="004411C6" w:rsidRPr="007E24F0">
              <w:t xml:space="preserve">   </w:t>
            </w:r>
            <w:r w:rsidRPr="007E24F0">
              <w:t>Meie P2</w:t>
            </w:r>
            <w:r w:rsidR="00032D72" w:rsidRPr="007E24F0">
              <w:t>4007</w:t>
            </w:r>
            <w:r w:rsidRPr="007E24F0">
              <w:t>-</w:t>
            </w:r>
            <w:r w:rsidR="00B13D27" w:rsidRPr="007E24F0">
              <w:t>5</w:t>
            </w:r>
            <w:r w:rsidRPr="007E24F0">
              <w:t xml:space="preserve">, </w:t>
            </w:r>
            <w:r w:rsidR="00335485" w:rsidRPr="007E24F0">
              <w:t>27</w:t>
            </w:r>
            <w:r w:rsidRPr="007E24F0">
              <w:t>.0</w:t>
            </w:r>
            <w:r w:rsidR="009179DD" w:rsidRPr="007E24F0">
              <w:t>8</w:t>
            </w:r>
            <w:r w:rsidRPr="007E24F0">
              <w:t>.202</w:t>
            </w:r>
            <w:r w:rsidR="00E1391C" w:rsidRPr="007E24F0">
              <w:t>5</w:t>
            </w:r>
          </w:p>
        </w:tc>
      </w:tr>
      <w:tr w:rsidR="0005386B" w:rsidRPr="007E24F0" w14:paraId="2B0A53F7" w14:textId="77777777" w:rsidTr="007F2639">
        <w:trPr>
          <w:cantSplit/>
        </w:trPr>
        <w:tc>
          <w:tcPr>
            <w:tcW w:w="4662" w:type="dxa"/>
          </w:tcPr>
          <w:p w14:paraId="614A327F" w14:textId="13E16495" w:rsidR="0005386B" w:rsidRPr="007E24F0" w:rsidRDefault="0005386B">
            <w:pPr>
              <w:rPr>
                <w:lang w:val="et-EE"/>
              </w:rPr>
            </w:pPr>
          </w:p>
        </w:tc>
        <w:tc>
          <w:tcPr>
            <w:tcW w:w="4692" w:type="dxa"/>
          </w:tcPr>
          <w:p w14:paraId="76801749" w14:textId="5452A5D7" w:rsidR="0005386B" w:rsidRPr="007E24F0" w:rsidRDefault="0005386B" w:rsidP="00BF199B">
            <w:pPr>
              <w:pStyle w:val="Heading1"/>
              <w:ind w:left="460" w:firstLine="284"/>
              <w:jc w:val="left"/>
              <w:rPr>
                <w:b w:val="0"/>
                <w:bCs w:val="0"/>
              </w:rPr>
            </w:pPr>
          </w:p>
        </w:tc>
      </w:tr>
    </w:tbl>
    <w:p w14:paraId="0FAFF4CB" w14:textId="77777777" w:rsidR="000C575C" w:rsidRPr="007E24F0" w:rsidRDefault="000C575C" w:rsidP="00635D27">
      <w:pPr>
        <w:ind w:right="4490"/>
        <w:jc w:val="both"/>
        <w:rPr>
          <w:b/>
          <w:bCs/>
          <w:lang w:val="et-EE"/>
        </w:rPr>
      </w:pPr>
    </w:p>
    <w:p w14:paraId="187B2129" w14:textId="6C4ECAB6" w:rsidR="00C33670" w:rsidRPr="007E24F0" w:rsidRDefault="007C0681" w:rsidP="00635D27">
      <w:pPr>
        <w:ind w:right="4490"/>
        <w:jc w:val="both"/>
        <w:rPr>
          <w:b/>
          <w:bCs/>
          <w:lang w:val="et-EE"/>
        </w:rPr>
      </w:pPr>
      <w:r w:rsidRPr="007E24F0">
        <w:rPr>
          <w:b/>
          <w:bCs/>
          <w:lang w:val="et-EE"/>
        </w:rPr>
        <w:t xml:space="preserve">Riigitee 4 (E67) Tallinn-Pärnu-Ikla km 62,2-70,2 </w:t>
      </w:r>
      <w:proofErr w:type="spellStart"/>
      <w:r w:rsidRPr="007E24F0">
        <w:rPr>
          <w:b/>
          <w:bCs/>
          <w:lang w:val="et-EE"/>
        </w:rPr>
        <w:t>Päädeva-Haimre</w:t>
      </w:r>
      <w:proofErr w:type="spellEnd"/>
      <w:r w:rsidRPr="007E24F0">
        <w:rPr>
          <w:b/>
          <w:bCs/>
          <w:lang w:val="et-EE"/>
        </w:rPr>
        <w:t xml:space="preserve"> lõigu 2+2 sõidurajaga maantee põhiprojekti koostamine</w:t>
      </w:r>
    </w:p>
    <w:p w14:paraId="46C7CFCB" w14:textId="77777777" w:rsidR="007C0681" w:rsidRPr="007E24F0" w:rsidRDefault="007C0681" w:rsidP="00635D27">
      <w:pPr>
        <w:ind w:right="4490"/>
        <w:jc w:val="both"/>
        <w:rPr>
          <w:b/>
          <w:bCs/>
          <w:lang w:val="et-EE"/>
        </w:rPr>
      </w:pPr>
    </w:p>
    <w:p w14:paraId="36F635CB" w14:textId="77777777" w:rsidR="004411C6" w:rsidRPr="007E24F0" w:rsidRDefault="004411C6" w:rsidP="00635D27">
      <w:pPr>
        <w:ind w:right="4490"/>
        <w:jc w:val="both"/>
        <w:rPr>
          <w:b/>
          <w:bCs/>
          <w:lang w:val="et-EE"/>
        </w:rPr>
      </w:pPr>
    </w:p>
    <w:p w14:paraId="61EBD6E0" w14:textId="7829F0C9" w:rsidR="00635D27" w:rsidRPr="007E24F0" w:rsidRDefault="009179DD" w:rsidP="00635D27">
      <w:pPr>
        <w:ind w:right="4490"/>
        <w:jc w:val="both"/>
        <w:rPr>
          <w:b/>
          <w:bCs/>
          <w:lang w:val="et-EE"/>
        </w:rPr>
      </w:pPr>
      <w:r w:rsidRPr="007E24F0">
        <w:rPr>
          <w:b/>
          <w:bCs/>
          <w:lang w:val="et-EE"/>
        </w:rPr>
        <w:t>Taotlus lõpptähtaja pikendamiseks</w:t>
      </w:r>
    </w:p>
    <w:p w14:paraId="38CD3CE4" w14:textId="77777777" w:rsidR="009350AF" w:rsidRPr="007E24F0" w:rsidRDefault="00635D27" w:rsidP="00635D27">
      <w:pPr>
        <w:jc w:val="both"/>
        <w:rPr>
          <w:lang w:val="et-EE"/>
        </w:rPr>
      </w:pPr>
      <w:r w:rsidRPr="007E24F0">
        <w:rPr>
          <w:lang w:val="et-EE"/>
        </w:rPr>
        <w:t xml:space="preserve"> </w:t>
      </w:r>
    </w:p>
    <w:p w14:paraId="09BD607B" w14:textId="6E80F1EC" w:rsidR="00635D27" w:rsidRPr="007E24F0" w:rsidRDefault="006471B5" w:rsidP="00465B34">
      <w:pPr>
        <w:jc w:val="both"/>
        <w:rPr>
          <w:b/>
          <w:bCs/>
          <w:lang w:val="et-EE"/>
        </w:rPr>
      </w:pPr>
      <w:r w:rsidRPr="007E24F0">
        <w:rPr>
          <w:lang w:val="et-EE"/>
        </w:rPr>
        <w:t xml:space="preserve">Transpordiameti ja Selektor Projekt OÜ vahel on </w:t>
      </w:r>
      <w:r w:rsidR="00FE624B" w:rsidRPr="007E24F0">
        <w:rPr>
          <w:lang w:val="et-EE"/>
        </w:rPr>
        <w:t>16</w:t>
      </w:r>
      <w:r w:rsidRPr="007E24F0">
        <w:rPr>
          <w:lang w:val="et-EE"/>
        </w:rPr>
        <w:t>.</w:t>
      </w:r>
      <w:r w:rsidR="00F058D0" w:rsidRPr="007E24F0">
        <w:rPr>
          <w:lang w:val="et-EE"/>
        </w:rPr>
        <w:t>0</w:t>
      </w:r>
      <w:r w:rsidR="007C0681" w:rsidRPr="007E24F0">
        <w:rPr>
          <w:lang w:val="et-EE"/>
        </w:rPr>
        <w:t>5</w:t>
      </w:r>
      <w:r w:rsidRPr="007E24F0">
        <w:rPr>
          <w:lang w:val="et-EE"/>
        </w:rPr>
        <w:t>.202</w:t>
      </w:r>
      <w:r w:rsidR="007C0681" w:rsidRPr="007E24F0">
        <w:rPr>
          <w:lang w:val="et-EE"/>
        </w:rPr>
        <w:t>4</w:t>
      </w:r>
      <w:r w:rsidRPr="007E24F0">
        <w:rPr>
          <w:lang w:val="et-EE"/>
        </w:rPr>
        <w:t xml:space="preserve"> sõlmitud Töövõtuleping</w:t>
      </w:r>
      <w:r w:rsidR="007C0681" w:rsidRPr="007E24F0">
        <w:rPr>
          <w:lang w:val="et-EE"/>
        </w:rPr>
        <w:t xml:space="preserve"> 3.2-3/24/862-1 </w:t>
      </w:r>
      <w:r w:rsidRPr="007E24F0">
        <w:rPr>
          <w:lang w:val="et-EE"/>
        </w:rPr>
        <w:t>„</w:t>
      </w:r>
      <w:r w:rsidR="007C0681" w:rsidRPr="007E24F0">
        <w:rPr>
          <w:b/>
          <w:bCs/>
          <w:lang w:val="et-EE"/>
        </w:rPr>
        <w:t xml:space="preserve">Riigitee 4 (E67) Tallinn-Pärnu-Ikla km 62,2-70,2 </w:t>
      </w:r>
      <w:proofErr w:type="spellStart"/>
      <w:r w:rsidR="007C0681" w:rsidRPr="007E24F0">
        <w:rPr>
          <w:b/>
          <w:bCs/>
          <w:lang w:val="et-EE"/>
        </w:rPr>
        <w:t>Päädeva-Haimre</w:t>
      </w:r>
      <w:proofErr w:type="spellEnd"/>
      <w:r w:rsidR="007C0681" w:rsidRPr="007E24F0">
        <w:rPr>
          <w:b/>
          <w:bCs/>
          <w:lang w:val="et-EE"/>
        </w:rPr>
        <w:t xml:space="preserve"> lõigu 2+2 sõidurajaga maantee põhiprojekti koostamine</w:t>
      </w:r>
      <w:r w:rsidRPr="007E24F0">
        <w:rPr>
          <w:b/>
          <w:bCs/>
          <w:lang w:val="et-EE"/>
        </w:rPr>
        <w:t>“</w:t>
      </w:r>
    </w:p>
    <w:p w14:paraId="5FDEB24C" w14:textId="77777777" w:rsidR="006471B5" w:rsidRPr="007E24F0" w:rsidRDefault="006471B5" w:rsidP="00465B34">
      <w:pPr>
        <w:jc w:val="both"/>
        <w:rPr>
          <w:lang w:val="et-EE"/>
        </w:rPr>
      </w:pPr>
    </w:p>
    <w:p w14:paraId="3D1BB723" w14:textId="1BD0F630" w:rsidR="004411C6" w:rsidRPr="007E24F0" w:rsidRDefault="00910599" w:rsidP="004411C6">
      <w:pPr>
        <w:jc w:val="both"/>
        <w:rPr>
          <w:lang w:val="et-EE"/>
        </w:rPr>
      </w:pPr>
      <w:r w:rsidRPr="007E24F0">
        <w:rPr>
          <w:lang w:val="et-EE"/>
        </w:rPr>
        <w:t xml:space="preserve">Vastavalt </w:t>
      </w:r>
      <w:r w:rsidR="004411C6" w:rsidRPr="007E24F0">
        <w:rPr>
          <w:lang w:val="et-EE"/>
        </w:rPr>
        <w:t>Elektrilevi OÜ, Transpordiameti ja Selektor Projekt OÜ vahel 15.04.2025 sõlmitud elektrivõrgu projekteerimise koostöölepingu nr 494611 punkti 2.2 kohaselt: „Tellija või Töövõtja korraldab elektripaigaldise ehitusprojekti koostamise raames maaomanikega Võrguettevõtja kasuks maakasutusõiguse seadustamise (isikliku kasutusõiguse lepingu ehk asjaõiguslepinguga või sundvalduse seadmisega).“</w:t>
      </w:r>
    </w:p>
    <w:p w14:paraId="6B4D84A4" w14:textId="77777777" w:rsidR="004411C6" w:rsidRPr="007E24F0" w:rsidRDefault="004411C6" w:rsidP="004411C6">
      <w:pPr>
        <w:jc w:val="both"/>
        <w:rPr>
          <w:lang w:val="et-EE"/>
        </w:rPr>
      </w:pPr>
      <w:r w:rsidRPr="007E24F0">
        <w:rPr>
          <w:lang w:val="et-EE"/>
        </w:rPr>
        <w:t>Lepingu punkti 5.6 kohaselt Projekti vastuvõtmise eelduseks on Võrguettevõtja kasuks sõlmitud isiklike maakasutuslepingute olemasolu.</w:t>
      </w:r>
    </w:p>
    <w:p w14:paraId="70508A56" w14:textId="77777777" w:rsidR="009179DD" w:rsidRPr="007E24F0" w:rsidRDefault="009179DD" w:rsidP="009179DD">
      <w:pPr>
        <w:jc w:val="both"/>
        <w:rPr>
          <w:lang w:val="et-EE"/>
        </w:rPr>
      </w:pPr>
    </w:p>
    <w:p w14:paraId="659D2A63" w14:textId="0D234482" w:rsidR="007E24F0" w:rsidRPr="007E24F0" w:rsidRDefault="007E24F0" w:rsidP="009179DD">
      <w:pPr>
        <w:jc w:val="both"/>
        <w:rPr>
          <w:lang w:val="et-EE"/>
        </w:rPr>
      </w:pPr>
      <w:r w:rsidRPr="007E24F0">
        <w:rPr>
          <w:lang w:val="et-EE"/>
        </w:rPr>
        <w:t xml:space="preserve">Allpool </w:t>
      </w:r>
      <w:r w:rsidRPr="007E24F0">
        <w:rPr>
          <w:lang w:val="et-EE"/>
        </w:rPr>
        <w:t xml:space="preserve">Lepingu lisa 4 alusel tellitud tööde mahu muudatused </w:t>
      </w:r>
    </w:p>
    <w:p w14:paraId="5303DFE3" w14:textId="77777777" w:rsidR="007E24F0" w:rsidRPr="007E24F0" w:rsidRDefault="007E24F0" w:rsidP="009179DD">
      <w:pPr>
        <w:jc w:val="both"/>
        <w:rPr>
          <w:lang w:val="et-EE"/>
        </w:rPr>
      </w:pPr>
    </w:p>
    <w:p w14:paraId="668F3593" w14:textId="4E496418" w:rsidR="009179DD" w:rsidRPr="007E24F0" w:rsidRDefault="009179DD" w:rsidP="009179DD">
      <w:pPr>
        <w:jc w:val="both"/>
        <w:rPr>
          <w:lang w:val="et-EE"/>
        </w:rPr>
      </w:pPr>
      <w:r w:rsidRPr="007E24F0">
        <w:rPr>
          <w:lang w:val="et-EE"/>
        </w:rPr>
        <w:t>Lõplik kinnistute nimekiri:</w:t>
      </w:r>
    </w:p>
    <w:p w14:paraId="6A7784B9" w14:textId="77777777" w:rsidR="009179DD" w:rsidRPr="007E24F0" w:rsidRDefault="009179DD" w:rsidP="009179DD">
      <w:pPr>
        <w:numPr>
          <w:ilvl w:val="0"/>
          <w:numId w:val="13"/>
        </w:numPr>
        <w:jc w:val="both"/>
        <w:rPr>
          <w:lang w:val="et-EE"/>
        </w:rPr>
      </w:pPr>
      <w:r w:rsidRPr="007E24F0">
        <w:rPr>
          <w:lang w:val="et-EE"/>
        </w:rPr>
        <w:t>50201:001:0622 Märjamaa metskond 202</w:t>
      </w:r>
    </w:p>
    <w:p w14:paraId="062BA5EC" w14:textId="77777777" w:rsidR="009179DD" w:rsidRPr="007E24F0" w:rsidRDefault="009179DD" w:rsidP="009179DD">
      <w:pPr>
        <w:numPr>
          <w:ilvl w:val="0"/>
          <w:numId w:val="13"/>
        </w:numPr>
        <w:jc w:val="both"/>
        <w:rPr>
          <w:lang w:val="et-EE"/>
        </w:rPr>
      </w:pPr>
      <w:r w:rsidRPr="007E24F0">
        <w:rPr>
          <w:lang w:val="et-EE"/>
        </w:rPr>
        <w:t>50201:001:0475 Märjamaa metskond 36</w:t>
      </w:r>
    </w:p>
    <w:p w14:paraId="5388F3C0" w14:textId="77777777" w:rsidR="009179DD" w:rsidRPr="007E24F0" w:rsidRDefault="009179DD" w:rsidP="009179DD">
      <w:pPr>
        <w:numPr>
          <w:ilvl w:val="0"/>
          <w:numId w:val="13"/>
        </w:numPr>
        <w:jc w:val="both"/>
        <w:rPr>
          <w:lang w:val="et-EE"/>
        </w:rPr>
      </w:pPr>
      <w:r w:rsidRPr="007E24F0">
        <w:rPr>
          <w:lang w:val="et-EE"/>
        </w:rPr>
        <w:t xml:space="preserve">50301:001:0462 </w:t>
      </w:r>
      <w:proofErr w:type="spellStart"/>
      <w:r w:rsidRPr="007E24F0">
        <w:rPr>
          <w:lang w:val="et-EE"/>
        </w:rPr>
        <w:t>Haimre</w:t>
      </w:r>
      <w:proofErr w:type="spellEnd"/>
      <w:r w:rsidRPr="007E24F0">
        <w:rPr>
          <w:lang w:val="et-EE"/>
        </w:rPr>
        <w:t xml:space="preserve"> pst 45</w:t>
      </w:r>
    </w:p>
    <w:p w14:paraId="0DE7F210" w14:textId="77777777" w:rsidR="007E24F0" w:rsidRPr="007E24F0" w:rsidRDefault="00204F0F" w:rsidP="009179DD">
      <w:pPr>
        <w:numPr>
          <w:ilvl w:val="0"/>
          <w:numId w:val="13"/>
        </w:numPr>
        <w:jc w:val="both"/>
        <w:rPr>
          <w:lang w:val="et-EE"/>
        </w:rPr>
      </w:pPr>
      <w:r w:rsidRPr="007E24F0">
        <w:rPr>
          <w:lang w:val="et-EE"/>
        </w:rPr>
        <w:t xml:space="preserve">50401:001:0515 </w:t>
      </w:r>
      <w:proofErr w:type="spellStart"/>
      <w:r w:rsidRPr="007E24F0">
        <w:rPr>
          <w:lang w:val="et-EE"/>
        </w:rPr>
        <w:t>Klaarika</w:t>
      </w:r>
      <w:proofErr w:type="spellEnd"/>
      <w:r w:rsidRPr="007E24F0">
        <w:rPr>
          <w:lang w:val="et-EE"/>
        </w:rPr>
        <w:t xml:space="preserve"> tee 7    </w:t>
      </w:r>
    </w:p>
    <w:p w14:paraId="65A36D72" w14:textId="77777777" w:rsidR="007E24F0" w:rsidRPr="007E24F0" w:rsidRDefault="007E24F0" w:rsidP="007E24F0">
      <w:pPr>
        <w:jc w:val="both"/>
        <w:rPr>
          <w:lang w:val="et-EE"/>
        </w:rPr>
      </w:pPr>
    </w:p>
    <w:p w14:paraId="247CD92C" w14:textId="7678BFD0" w:rsidR="007E24F0" w:rsidRDefault="007E24F0" w:rsidP="007E24F0">
      <w:pPr>
        <w:jc w:val="both"/>
        <w:rPr>
          <w:lang w:val="et-EE"/>
        </w:rPr>
      </w:pPr>
      <w:r w:rsidRPr="007E24F0">
        <w:rPr>
          <w:lang w:val="et-EE"/>
        </w:rPr>
        <w:t xml:space="preserve">Lõplik </w:t>
      </w:r>
      <w:r>
        <w:rPr>
          <w:lang w:val="et-EE"/>
        </w:rPr>
        <w:t xml:space="preserve">kooskõlastamiste ning notariaalsete </w:t>
      </w:r>
      <w:r w:rsidRPr="007E24F0">
        <w:rPr>
          <w:lang w:val="et-EE"/>
        </w:rPr>
        <w:t>maakasutus</w:t>
      </w:r>
      <w:r>
        <w:rPr>
          <w:lang w:val="et-EE"/>
        </w:rPr>
        <w:t>lepingute arv</w:t>
      </w:r>
      <w:r w:rsidR="00131E8D">
        <w:rPr>
          <w:lang w:val="et-EE"/>
        </w:rPr>
        <w:t xml:space="preserve"> ja maksumused</w:t>
      </w:r>
      <w:r>
        <w:rPr>
          <w:lang w:val="et-EE"/>
        </w:rPr>
        <w:t>:</w:t>
      </w:r>
    </w:p>
    <w:p w14:paraId="30D0C4C0" w14:textId="77777777" w:rsidR="00131E8D" w:rsidRDefault="00131E8D" w:rsidP="007E24F0">
      <w:pPr>
        <w:jc w:val="both"/>
        <w:rPr>
          <w:lang w:val="et-EE"/>
        </w:rPr>
      </w:pPr>
    </w:p>
    <w:tbl>
      <w:tblPr>
        <w:tblW w:w="0" w:type="auto"/>
        <w:tblInd w:w="-168" w:type="dxa"/>
        <w:tblBorders>
          <w:top w:val="none" w:sz="6" w:space="0" w:color="auto"/>
          <w:left w:val="none" w:sz="6" w:space="0" w:color="auto"/>
          <w:bottom w:val="none" w:sz="6" w:space="0" w:color="auto"/>
          <w:right w:val="non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959"/>
        <w:gridCol w:w="3402"/>
        <w:gridCol w:w="1276"/>
        <w:gridCol w:w="1134"/>
        <w:gridCol w:w="1275"/>
        <w:gridCol w:w="1418"/>
      </w:tblGrid>
      <w:tr w:rsidR="00131E8D" w:rsidRPr="007E24F0" w14:paraId="0F0C50F7" w14:textId="77777777" w:rsidTr="00131E8D">
        <w:tblPrEx>
          <w:tblCellMar>
            <w:top w:w="0" w:type="dxa"/>
            <w:bottom w:w="0" w:type="dxa"/>
          </w:tblCellMar>
        </w:tblPrEx>
        <w:trPr>
          <w:trHeight w:val="100"/>
        </w:trPr>
        <w:tc>
          <w:tcPr>
            <w:tcW w:w="959" w:type="dxa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14:paraId="021C7218" w14:textId="77777777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Art nr </w:t>
            </w:r>
          </w:p>
        </w:tc>
        <w:tc>
          <w:tcPr>
            <w:tcW w:w="3402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851A2A4" w14:textId="77777777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Tööde kirjeldus </w:t>
            </w:r>
          </w:p>
        </w:tc>
        <w:tc>
          <w:tcPr>
            <w:tcW w:w="127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ED92F98" w14:textId="77777777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Mõõtühik </w:t>
            </w:r>
          </w:p>
        </w:tc>
        <w:tc>
          <w:tcPr>
            <w:tcW w:w="1134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D03A5AC" w14:textId="77777777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Maht </w:t>
            </w:r>
          </w:p>
        </w:tc>
        <w:tc>
          <w:tcPr>
            <w:tcW w:w="1275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FF78DF3" w14:textId="399DACEA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Ühikhind </w:t>
            </w:r>
          </w:p>
        </w:tc>
        <w:tc>
          <w:tcPr>
            <w:tcW w:w="1418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670D94A4" w14:textId="77777777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Maksumus </w:t>
            </w:r>
          </w:p>
        </w:tc>
      </w:tr>
      <w:tr w:rsidR="00131E8D" w:rsidRPr="007E24F0" w14:paraId="25C3F104" w14:textId="77777777" w:rsidTr="00131E8D">
        <w:tblPrEx>
          <w:tblCellMar>
            <w:top w:w="0" w:type="dxa"/>
            <w:bottom w:w="0" w:type="dxa"/>
          </w:tblCellMar>
        </w:tblPrEx>
        <w:trPr>
          <w:trHeight w:val="391"/>
        </w:trPr>
        <w:tc>
          <w:tcPr>
            <w:tcW w:w="959" w:type="dxa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14:paraId="668AD118" w14:textId="77777777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1 </w:t>
            </w:r>
          </w:p>
        </w:tc>
        <w:tc>
          <w:tcPr>
            <w:tcW w:w="3402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76847CDA" w14:textId="77777777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Kolmepoolse lepingu raames erakinnistutel projektlahenduse kooskõlastamine </w:t>
            </w:r>
          </w:p>
        </w:tc>
        <w:tc>
          <w:tcPr>
            <w:tcW w:w="127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3B6B00E" w14:textId="77777777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tk </w:t>
            </w:r>
          </w:p>
        </w:tc>
        <w:tc>
          <w:tcPr>
            <w:tcW w:w="1134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28CE27A" w14:textId="336092D7" w:rsidR="00131E8D" w:rsidRPr="007E24F0" w:rsidRDefault="00131E8D" w:rsidP="007E24F0">
            <w:pPr>
              <w:jc w:val="both"/>
              <w:rPr>
                <w:lang w:val="et-EE"/>
              </w:rPr>
            </w:pPr>
            <w:r>
              <w:rPr>
                <w:lang w:val="et-EE"/>
              </w:rPr>
              <w:t>6</w:t>
            </w:r>
          </w:p>
        </w:tc>
        <w:tc>
          <w:tcPr>
            <w:tcW w:w="1275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1D9308C" w14:textId="0F02BC90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250 </w:t>
            </w:r>
          </w:p>
        </w:tc>
        <w:tc>
          <w:tcPr>
            <w:tcW w:w="1418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5428369C" w14:textId="2E5A1D53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>1</w:t>
            </w:r>
            <w:r>
              <w:rPr>
                <w:lang w:val="et-EE"/>
              </w:rPr>
              <w:t>500</w:t>
            </w:r>
            <w:r w:rsidRPr="007E24F0">
              <w:rPr>
                <w:lang w:val="et-EE"/>
              </w:rPr>
              <w:t xml:space="preserve"> </w:t>
            </w:r>
          </w:p>
        </w:tc>
      </w:tr>
      <w:tr w:rsidR="00131E8D" w:rsidRPr="007E24F0" w14:paraId="00573F03" w14:textId="77777777" w:rsidTr="00131E8D">
        <w:tblPrEx>
          <w:tblCellMar>
            <w:top w:w="0" w:type="dxa"/>
            <w:bottom w:w="0" w:type="dxa"/>
          </w:tblCellMar>
        </w:tblPrEx>
        <w:trPr>
          <w:trHeight w:val="682"/>
        </w:trPr>
        <w:tc>
          <w:tcPr>
            <w:tcW w:w="959" w:type="dxa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14:paraId="6901E0F8" w14:textId="77777777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2 </w:t>
            </w:r>
          </w:p>
        </w:tc>
        <w:tc>
          <w:tcPr>
            <w:tcW w:w="3402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82084FB" w14:textId="77777777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Kolmepoolse lepingu raames erakinnistute omanikega maakasutuslepingute sõlmimine (ei sisalda notaritasu- ja riigilõivu) </w:t>
            </w:r>
          </w:p>
        </w:tc>
        <w:tc>
          <w:tcPr>
            <w:tcW w:w="127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29A4076" w14:textId="77777777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tk </w:t>
            </w:r>
          </w:p>
        </w:tc>
        <w:tc>
          <w:tcPr>
            <w:tcW w:w="1134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2A7E04F" w14:textId="43201D4E" w:rsidR="00131E8D" w:rsidRPr="007E24F0" w:rsidRDefault="00131E8D" w:rsidP="007E24F0">
            <w:pPr>
              <w:jc w:val="both"/>
              <w:rPr>
                <w:lang w:val="et-EE"/>
              </w:rPr>
            </w:pPr>
            <w:r>
              <w:rPr>
                <w:lang w:val="et-EE"/>
              </w:rPr>
              <w:t>4</w:t>
            </w:r>
            <w:r w:rsidRPr="007E24F0">
              <w:rPr>
                <w:lang w:val="et-EE"/>
              </w:rPr>
              <w:t xml:space="preserve"> </w:t>
            </w:r>
          </w:p>
        </w:tc>
        <w:tc>
          <w:tcPr>
            <w:tcW w:w="1275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D5510B1" w14:textId="1EEC8020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250 </w:t>
            </w:r>
          </w:p>
        </w:tc>
        <w:tc>
          <w:tcPr>
            <w:tcW w:w="1418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136E0F8D" w14:textId="084FD20E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>1</w:t>
            </w:r>
            <w:r>
              <w:rPr>
                <w:lang w:val="et-EE"/>
              </w:rPr>
              <w:t>000</w:t>
            </w:r>
          </w:p>
        </w:tc>
      </w:tr>
      <w:tr w:rsidR="00131E8D" w:rsidRPr="007E24F0" w14:paraId="435E4B20" w14:textId="77777777" w:rsidTr="00131E8D">
        <w:tblPrEx>
          <w:tblCellMar>
            <w:top w:w="0" w:type="dxa"/>
            <w:bottom w:w="0" w:type="dxa"/>
          </w:tblCellMar>
        </w:tblPrEx>
        <w:trPr>
          <w:trHeight w:val="682"/>
        </w:trPr>
        <w:tc>
          <w:tcPr>
            <w:tcW w:w="959" w:type="dxa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14:paraId="0A7608B5" w14:textId="1374D52F" w:rsidR="00131E8D" w:rsidRPr="007E24F0" w:rsidRDefault="00131E8D" w:rsidP="007E24F0">
            <w:pPr>
              <w:jc w:val="both"/>
              <w:rPr>
                <w:lang w:val="et-EE"/>
              </w:rPr>
            </w:pPr>
            <w:r>
              <w:rPr>
                <w:lang w:val="et-EE"/>
              </w:rPr>
              <w:t>3</w:t>
            </w:r>
          </w:p>
        </w:tc>
        <w:tc>
          <w:tcPr>
            <w:tcW w:w="3402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D38AE57" w14:textId="6081DAB7" w:rsidR="00131E8D" w:rsidRPr="007E24F0" w:rsidRDefault="00131E8D" w:rsidP="007E24F0">
            <w:pPr>
              <w:jc w:val="both"/>
              <w:rPr>
                <w:lang w:val="et-EE"/>
              </w:rPr>
            </w:pPr>
            <w:r>
              <w:rPr>
                <w:lang w:val="et-EE"/>
              </w:rPr>
              <w:t>Notaritasud</w:t>
            </w:r>
          </w:p>
        </w:tc>
        <w:tc>
          <w:tcPr>
            <w:tcW w:w="127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2852E5A" w14:textId="4162E127" w:rsidR="00131E8D" w:rsidRPr="007E24F0" w:rsidRDefault="00131E8D" w:rsidP="007E24F0">
            <w:pPr>
              <w:jc w:val="both"/>
              <w:rPr>
                <w:lang w:val="et-EE"/>
              </w:rPr>
            </w:pPr>
            <w:r>
              <w:rPr>
                <w:lang w:val="et-EE"/>
              </w:rPr>
              <w:t>tk</w:t>
            </w:r>
          </w:p>
        </w:tc>
        <w:tc>
          <w:tcPr>
            <w:tcW w:w="1134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3A4FF828" w14:textId="096476CE" w:rsidR="00131E8D" w:rsidRDefault="00131E8D" w:rsidP="007E24F0">
            <w:pPr>
              <w:jc w:val="both"/>
              <w:rPr>
                <w:lang w:val="et-EE"/>
              </w:rPr>
            </w:pPr>
            <w:r>
              <w:rPr>
                <w:lang w:val="et-EE"/>
              </w:rPr>
              <w:t>4</w:t>
            </w:r>
          </w:p>
        </w:tc>
        <w:tc>
          <w:tcPr>
            <w:tcW w:w="1275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8EFD89F" w14:textId="6F8CAB0A" w:rsidR="00131E8D" w:rsidRPr="007E24F0" w:rsidRDefault="00131E8D" w:rsidP="007E24F0">
            <w:pPr>
              <w:jc w:val="both"/>
              <w:rPr>
                <w:lang w:val="et-EE"/>
              </w:rPr>
            </w:pPr>
            <w:r>
              <w:rPr>
                <w:lang w:val="et-EE"/>
              </w:rPr>
              <w:t>58,30</w:t>
            </w:r>
          </w:p>
        </w:tc>
        <w:tc>
          <w:tcPr>
            <w:tcW w:w="1418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1456072F" w14:textId="135520CA" w:rsidR="00131E8D" w:rsidRPr="007E24F0" w:rsidRDefault="00131E8D" w:rsidP="007E24F0">
            <w:pPr>
              <w:jc w:val="both"/>
              <w:rPr>
                <w:lang w:val="et-EE"/>
              </w:rPr>
            </w:pPr>
            <w:r>
              <w:rPr>
                <w:lang w:val="et-EE"/>
              </w:rPr>
              <w:t>233,20</w:t>
            </w:r>
          </w:p>
        </w:tc>
      </w:tr>
      <w:tr w:rsidR="00131E8D" w:rsidRPr="007E24F0" w14:paraId="0ED8265D" w14:textId="77777777" w:rsidTr="00131E8D">
        <w:tblPrEx>
          <w:tblCellMar>
            <w:top w:w="0" w:type="dxa"/>
            <w:bottom w:w="0" w:type="dxa"/>
          </w:tblCellMar>
        </w:tblPrEx>
        <w:trPr>
          <w:trHeight w:val="682"/>
        </w:trPr>
        <w:tc>
          <w:tcPr>
            <w:tcW w:w="959" w:type="dxa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14:paraId="1F20C66A" w14:textId="154482F2" w:rsidR="00131E8D" w:rsidRDefault="00131E8D" w:rsidP="007E24F0">
            <w:pPr>
              <w:jc w:val="both"/>
              <w:rPr>
                <w:lang w:val="et-EE"/>
              </w:rPr>
            </w:pPr>
            <w:r>
              <w:rPr>
                <w:lang w:val="et-EE"/>
              </w:rPr>
              <w:lastRenderedPageBreak/>
              <w:t>4</w:t>
            </w:r>
          </w:p>
        </w:tc>
        <w:tc>
          <w:tcPr>
            <w:tcW w:w="3402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47688F26" w14:textId="7EB3FF7E" w:rsidR="00131E8D" w:rsidRDefault="00131E8D" w:rsidP="007E24F0">
            <w:pPr>
              <w:jc w:val="both"/>
              <w:rPr>
                <w:lang w:val="et-EE"/>
              </w:rPr>
            </w:pPr>
            <w:r>
              <w:rPr>
                <w:lang w:val="et-EE"/>
              </w:rPr>
              <w:t>Riigilõiv</w:t>
            </w:r>
          </w:p>
        </w:tc>
        <w:tc>
          <w:tcPr>
            <w:tcW w:w="127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14878F4" w14:textId="52C2E58C" w:rsidR="00131E8D" w:rsidRDefault="00131E8D" w:rsidP="007E24F0">
            <w:pPr>
              <w:jc w:val="both"/>
              <w:rPr>
                <w:lang w:val="et-EE"/>
              </w:rPr>
            </w:pPr>
            <w:r>
              <w:rPr>
                <w:lang w:val="et-EE"/>
              </w:rPr>
              <w:t>tk</w:t>
            </w:r>
          </w:p>
        </w:tc>
        <w:tc>
          <w:tcPr>
            <w:tcW w:w="1134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2454DB72" w14:textId="19ED0793" w:rsidR="00131E8D" w:rsidRDefault="00131E8D" w:rsidP="007E24F0">
            <w:pPr>
              <w:jc w:val="both"/>
              <w:rPr>
                <w:lang w:val="et-EE"/>
              </w:rPr>
            </w:pPr>
            <w:r>
              <w:rPr>
                <w:lang w:val="et-EE"/>
              </w:rPr>
              <w:t>4</w:t>
            </w:r>
          </w:p>
        </w:tc>
        <w:tc>
          <w:tcPr>
            <w:tcW w:w="1275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66735DBB" w14:textId="1A5B50BC" w:rsidR="00131E8D" w:rsidRDefault="00131E8D" w:rsidP="007E24F0">
            <w:pPr>
              <w:jc w:val="both"/>
              <w:rPr>
                <w:lang w:val="et-EE"/>
              </w:rPr>
            </w:pPr>
            <w:r>
              <w:rPr>
                <w:lang w:val="et-EE"/>
              </w:rPr>
              <w:t>4</w:t>
            </w:r>
          </w:p>
        </w:tc>
        <w:tc>
          <w:tcPr>
            <w:tcW w:w="1418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72DFCD69" w14:textId="6D3F052A" w:rsidR="00131E8D" w:rsidRDefault="00131E8D" w:rsidP="007E24F0">
            <w:pPr>
              <w:jc w:val="both"/>
              <w:rPr>
                <w:lang w:val="et-EE"/>
              </w:rPr>
            </w:pPr>
            <w:r>
              <w:rPr>
                <w:lang w:val="et-EE"/>
              </w:rPr>
              <w:t>16</w:t>
            </w:r>
          </w:p>
        </w:tc>
      </w:tr>
      <w:tr w:rsidR="00131E8D" w:rsidRPr="007E24F0" w14:paraId="4A4077DB" w14:textId="77777777" w:rsidTr="00131E8D">
        <w:tblPrEx>
          <w:tblCellMar>
            <w:top w:w="0" w:type="dxa"/>
            <w:bottom w:w="0" w:type="dxa"/>
          </w:tblCellMar>
        </w:tblPrEx>
        <w:trPr>
          <w:trHeight w:val="390"/>
        </w:trPr>
        <w:tc>
          <w:tcPr>
            <w:tcW w:w="959" w:type="dxa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14:paraId="2E18FEB4" w14:textId="77777777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3 </w:t>
            </w:r>
          </w:p>
        </w:tc>
        <w:tc>
          <w:tcPr>
            <w:tcW w:w="3402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FF0041B" w14:textId="77777777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2034. aasta (7. aasta) koormussageduse prognoosi koostamine </w:t>
            </w:r>
          </w:p>
        </w:tc>
        <w:tc>
          <w:tcPr>
            <w:tcW w:w="1276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5DA30F7" w14:textId="77777777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tk </w:t>
            </w:r>
          </w:p>
        </w:tc>
        <w:tc>
          <w:tcPr>
            <w:tcW w:w="1134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1E952D34" w14:textId="77777777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1 </w:t>
            </w:r>
          </w:p>
        </w:tc>
        <w:tc>
          <w:tcPr>
            <w:tcW w:w="1275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5BF3E394" w14:textId="56F07B51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300 </w:t>
            </w:r>
          </w:p>
        </w:tc>
        <w:tc>
          <w:tcPr>
            <w:tcW w:w="1418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366E8DBE" w14:textId="77777777" w:rsidR="00131E8D" w:rsidRPr="007E24F0" w:rsidRDefault="00131E8D" w:rsidP="007E24F0">
            <w:pPr>
              <w:jc w:val="both"/>
              <w:rPr>
                <w:lang w:val="et-EE"/>
              </w:rPr>
            </w:pPr>
            <w:r w:rsidRPr="007E24F0">
              <w:rPr>
                <w:lang w:val="et-EE"/>
              </w:rPr>
              <w:t xml:space="preserve">300 </w:t>
            </w:r>
          </w:p>
        </w:tc>
      </w:tr>
    </w:tbl>
    <w:p w14:paraId="39945FEB" w14:textId="26BC6509" w:rsidR="00204F0F" w:rsidRPr="007E24F0" w:rsidRDefault="00204F0F" w:rsidP="007E24F0">
      <w:pPr>
        <w:jc w:val="both"/>
        <w:rPr>
          <w:lang w:val="et-EE"/>
        </w:rPr>
      </w:pPr>
      <w:r w:rsidRPr="007E24F0">
        <w:rPr>
          <w:lang w:val="et-EE"/>
        </w:rPr>
        <w:t xml:space="preserve">     </w:t>
      </w:r>
    </w:p>
    <w:p w14:paraId="5EB9D13A" w14:textId="74715747" w:rsidR="007E24F0" w:rsidRPr="007E24F0" w:rsidRDefault="00131E8D" w:rsidP="007E24F0">
      <w:pPr>
        <w:jc w:val="both"/>
        <w:rPr>
          <w:lang w:val="et-EE"/>
        </w:rPr>
      </w:pPr>
      <w:r>
        <w:rPr>
          <w:lang w:val="et-EE"/>
        </w:rPr>
        <w:t>Kokku täiendavate tööde maksumus 3049,20 eurot, lisandub KM määr</w:t>
      </w:r>
    </w:p>
    <w:p w14:paraId="227779E8" w14:textId="77777777" w:rsidR="007E24F0" w:rsidRPr="007E24F0" w:rsidRDefault="007E24F0" w:rsidP="007E24F0">
      <w:pPr>
        <w:jc w:val="both"/>
        <w:rPr>
          <w:lang w:val="et-EE"/>
        </w:rPr>
      </w:pPr>
    </w:p>
    <w:p w14:paraId="1EE8E8C3" w14:textId="4F27BD86" w:rsidR="007E24F0" w:rsidRPr="007E24F0" w:rsidRDefault="007E24F0" w:rsidP="007E24F0">
      <w:pPr>
        <w:jc w:val="both"/>
        <w:rPr>
          <w:lang w:val="et-EE"/>
        </w:rPr>
      </w:pPr>
      <w:r w:rsidRPr="007E24F0">
        <w:rPr>
          <w:lang w:val="et-EE"/>
        </w:rPr>
        <w:t xml:space="preserve">Arvestades maakasutuslepingute sõlmimise viibimise ja Elektrilevi poolse kooskõlastamise protsessiga, </w:t>
      </w:r>
      <w:r w:rsidRPr="007E24F0">
        <w:rPr>
          <w:lang w:val="et-EE"/>
        </w:rPr>
        <w:t>taotleme</w:t>
      </w:r>
      <w:r w:rsidRPr="007E24F0">
        <w:rPr>
          <w:lang w:val="et-EE"/>
        </w:rPr>
        <w:t xml:space="preserve"> Lepingu kohase Töö </w:t>
      </w:r>
      <w:r w:rsidRPr="007E24F0">
        <w:rPr>
          <w:lang w:val="et-EE"/>
        </w:rPr>
        <w:t>üleandmise tähtaja pikendamist</w:t>
      </w:r>
    </w:p>
    <w:p w14:paraId="1E4271E3" w14:textId="77777777" w:rsidR="00201B79" w:rsidRPr="007E24F0" w:rsidRDefault="00201B79" w:rsidP="00F457D4">
      <w:pPr>
        <w:jc w:val="both"/>
        <w:rPr>
          <w:lang w:val="et-EE"/>
        </w:rPr>
      </w:pPr>
    </w:p>
    <w:p w14:paraId="16CACE6B" w14:textId="1C290F8B" w:rsidR="00465B34" w:rsidRPr="007E24F0" w:rsidRDefault="00201B79" w:rsidP="004411C6">
      <w:pPr>
        <w:jc w:val="both"/>
        <w:rPr>
          <w:lang w:val="et-EE"/>
        </w:rPr>
      </w:pPr>
      <w:r w:rsidRPr="007E24F0">
        <w:rPr>
          <w:lang w:val="et-EE"/>
        </w:rPr>
        <w:t xml:space="preserve">Käesolevaga taotleme lepingu lõpptähtaja pikendamist </w:t>
      </w:r>
      <w:r w:rsidR="00DF5964" w:rsidRPr="007E24F0">
        <w:rPr>
          <w:lang w:val="et-EE"/>
        </w:rPr>
        <w:t>kuni 04.</w:t>
      </w:r>
      <w:r w:rsidR="007E24F0" w:rsidRPr="007E24F0">
        <w:rPr>
          <w:lang w:val="et-EE"/>
        </w:rPr>
        <w:t>10</w:t>
      </w:r>
      <w:r w:rsidR="00DF5964" w:rsidRPr="007E24F0">
        <w:rPr>
          <w:lang w:val="et-EE"/>
        </w:rPr>
        <w:t xml:space="preserve">.2025 </w:t>
      </w:r>
    </w:p>
    <w:p w14:paraId="03D723A0" w14:textId="77777777" w:rsidR="004411C6" w:rsidRPr="007E24F0" w:rsidRDefault="004411C6" w:rsidP="004411C6">
      <w:pPr>
        <w:pStyle w:val="ListParagraph"/>
        <w:ind w:left="426"/>
        <w:jc w:val="both"/>
        <w:rPr>
          <w:lang w:val="et-EE"/>
        </w:rPr>
      </w:pPr>
    </w:p>
    <w:p w14:paraId="549D4CEE" w14:textId="77777777" w:rsidR="00926578" w:rsidRPr="007E24F0" w:rsidRDefault="00926578" w:rsidP="00465B34">
      <w:pPr>
        <w:ind w:right="-46" w:firstLine="720"/>
        <w:jc w:val="both"/>
        <w:rPr>
          <w:lang w:val="et-EE"/>
        </w:rPr>
      </w:pPr>
    </w:p>
    <w:p w14:paraId="4EEC770D" w14:textId="68196009" w:rsidR="00421E59" w:rsidRPr="007E24F0" w:rsidRDefault="00421E59" w:rsidP="007A7E13">
      <w:pPr>
        <w:jc w:val="both"/>
        <w:rPr>
          <w:lang w:val="et-EE"/>
        </w:rPr>
      </w:pPr>
      <w:r w:rsidRPr="007E24F0">
        <w:rPr>
          <w:lang w:val="et-EE"/>
        </w:rPr>
        <w:t>Lugupidamisega</w:t>
      </w:r>
      <w:r w:rsidR="00D95AAD" w:rsidRPr="007E24F0">
        <w:rPr>
          <w:lang w:val="et-EE"/>
        </w:rPr>
        <w:t>,</w:t>
      </w:r>
    </w:p>
    <w:p w14:paraId="478E517A" w14:textId="77777777" w:rsidR="0089667A" w:rsidRPr="007E24F0" w:rsidRDefault="0089667A" w:rsidP="007A7E13">
      <w:pPr>
        <w:jc w:val="both"/>
        <w:rPr>
          <w:lang w:val="et-EE"/>
        </w:rPr>
      </w:pPr>
    </w:p>
    <w:p w14:paraId="76C7AB8D" w14:textId="642143C4" w:rsidR="00421E59" w:rsidRPr="007E24F0" w:rsidRDefault="00421E59" w:rsidP="00421E59">
      <w:pPr>
        <w:rPr>
          <w:rStyle w:val="Emphasis"/>
          <w:i w:val="0"/>
          <w:iCs w:val="0"/>
          <w:lang w:val="et-EE"/>
        </w:rPr>
      </w:pPr>
      <w:r w:rsidRPr="007E24F0">
        <w:rPr>
          <w:rStyle w:val="Emphasis"/>
          <w:lang w:val="et-EE"/>
        </w:rPr>
        <w:t>/Allkirjastatud digitaalselt/</w:t>
      </w:r>
    </w:p>
    <w:p w14:paraId="456B0A01" w14:textId="77777777" w:rsidR="00421E59" w:rsidRPr="007E24F0" w:rsidRDefault="00421E59" w:rsidP="00421E59">
      <w:pPr>
        <w:rPr>
          <w:lang w:val="et-EE"/>
        </w:rPr>
      </w:pPr>
      <w:r w:rsidRPr="007E24F0">
        <w:rPr>
          <w:lang w:val="et-EE"/>
        </w:rPr>
        <w:t>Andrus Aaviste</w:t>
      </w:r>
    </w:p>
    <w:p w14:paraId="7F2E528D" w14:textId="6B319476" w:rsidR="00A055F9" w:rsidRPr="007E24F0" w:rsidRDefault="00421E59" w:rsidP="00D95AAD">
      <w:pPr>
        <w:rPr>
          <w:lang w:val="et-EE"/>
        </w:rPr>
      </w:pPr>
      <w:r w:rsidRPr="007E24F0">
        <w:rPr>
          <w:lang w:val="et-EE"/>
        </w:rPr>
        <w:t>Tegevjuht / Juhatuse liige</w:t>
      </w:r>
    </w:p>
    <w:sectPr w:rsidR="00A055F9" w:rsidRPr="007E24F0" w:rsidSect="007A0C5B">
      <w:headerReference w:type="first" r:id="rId9"/>
      <w:footerReference w:type="first" r:id="rId10"/>
      <w:pgSz w:w="11906" w:h="16838" w:code="9"/>
      <w:pgMar w:top="1440" w:right="991" w:bottom="1440" w:left="1440" w:header="425" w:footer="41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37CB55" w14:textId="77777777" w:rsidR="00995FC4" w:rsidRDefault="00995FC4">
      <w:r>
        <w:separator/>
      </w:r>
    </w:p>
  </w:endnote>
  <w:endnote w:type="continuationSeparator" w:id="0">
    <w:p w14:paraId="2E462978" w14:textId="77777777" w:rsidR="00995FC4" w:rsidRDefault="00995F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altName w:val="Lucidasans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DF4872" w14:textId="77777777" w:rsidR="0099718C" w:rsidRPr="009E08F0" w:rsidRDefault="000A42B9">
    <w:pPr>
      <w:rPr>
        <w:color w:val="7030A0"/>
      </w:rPr>
    </w:pPr>
    <w:r w:rsidRPr="009E08F0">
      <w:rPr>
        <w:noProof/>
        <w:color w:val="7030A0"/>
        <w:sz w:val="20"/>
        <w:lang w:val="et-EE" w:eastAsia="et-EE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0D77B334" wp14:editId="44228F42">
              <wp:simplePos x="0" y="0"/>
              <wp:positionH relativeFrom="column">
                <wp:posOffset>-32385</wp:posOffset>
              </wp:positionH>
              <wp:positionV relativeFrom="paragraph">
                <wp:posOffset>54610</wp:posOffset>
              </wp:positionV>
              <wp:extent cx="5993765" cy="0"/>
              <wp:effectExtent l="9525" t="12065" r="6985" b="6985"/>
              <wp:wrapTopAndBottom/>
              <wp:docPr id="2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3765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8820FCA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55pt,4.3pt" to="469.4pt,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" strokeweight="1pt">
              <w10:wrap type="topAndBottom"/>
            </v:line>
          </w:pict>
        </mc:Fallback>
      </mc:AlternateContent>
    </w:r>
  </w:p>
  <w:p w14:paraId="0CEAFBE8" w14:textId="727D74CE" w:rsidR="0099718C" w:rsidRPr="009E08F0" w:rsidRDefault="001A291D" w:rsidP="001A291D">
    <w:pPr>
      <w:pStyle w:val="Footer"/>
      <w:jc w:val="right"/>
      <w:rPr>
        <w:color w:val="7030A0"/>
        <w:lang w:val="et-EE"/>
      </w:rPr>
    </w:pPr>
    <w:r w:rsidRPr="009E08F0">
      <w:rPr>
        <w:i/>
        <w:iCs/>
        <w:color w:val="7030A0"/>
      </w:rPr>
      <w:t>Selektor Projekt OÜ, Pärnu mnt. 1</w:t>
    </w:r>
    <w:r w:rsidR="00C77AF2">
      <w:rPr>
        <w:i/>
        <w:iCs/>
        <w:color w:val="7030A0"/>
      </w:rPr>
      <w:t>86</w:t>
    </w:r>
    <w:r w:rsidRPr="009E08F0">
      <w:rPr>
        <w:i/>
        <w:iCs/>
        <w:color w:val="7030A0"/>
      </w:rPr>
      <w:t xml:space="preserve"> 1131</w:t>
    </w:r>
    <w:r w:rsidR="00C77AF2">
      <w:rPr>
        <w:i/>
        <w:iCs/>
        <w:color w:val="7030A0"/>
      </w:rPr>
      <w:t>4</w:t>
    </w:r>
    <w:r w:rsidRPr="009E08F0">
      <w:rPr>
        <w:i/>
        <w:iCs/>
        <w:color w:val="7030A0"/>
      </w:rPr>
      <w:t xml:space="preserve"> </w:t>
    </w:r>
    <w:proofErr w:type="gramStart"/>
    <w:r w:rsidR="0060393B" w:rsidRPr="009E08F0">
      <w:rPr>
        <w:i/>
        <w:iCs/>
        <w:color w:val="7030A0"/>
      </w:rPr>
      <w:t xml:space="preserve">Tallinn,  </w:t>
    </w:r>
    <w:r w:rsidRPr="009E08F0">
      <w:rPr>
        <w:i/>
        <w:iCs/>
        <w:color w:val="7030A0"/>
      </w:rPr>
      <w:t xml:space="preserve"> </w:t>
    </w:r>
    <w:proofErr w:type="gramEnd"/>
    <w:r w:rsidRPr="009E08F0">
      <w:rPr>
        <w:i/>
        <w:iCs/>
        <w:color w:val="7030A0"/>
      </w:rPr>
      <w:t xml:space="preserve">                                                                                                        Tel. (+ 372) 6613 925, Mob. (+372) 56 565 000, e-post: selektor@selektor.ee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3102C3" w14:textId="77777777" w:rsidR="00995FC4" w:rsidRDefault="00995FC4">
      <w:r>
        <w:separator/>
      </w:r>
    </w:p>
  </w:footnote>
  <w:footnote w:type="continuationSeparator" w:id="0">
    <w:p w14:paraId="3989697E" w14:textId="77777777" w:rsidR="00995FC4" w:rsidRDefault="00995F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811204" w14:textId="77777777" w:rsidR="0099718C" w:rsidRDefault="0099718C">
    <w:pPr>
      <w:pStyle w:val="Header"/>
      <w:tabs>
        <w:tab w:val="clear" w:pos="8306"/>
        <w:tab w:val="right" w:pos="9356"/>
      </w:tabs>
    </w:pPr>
  </w:p>
  <w:p w14:paraId="0F9CEC70" w14:textId="706009D7" w:rsidR="0099718C" w:rsidRDefault="007A7E13">
    <w:pPr>
      <w:pStyle w:val="Header"/>
      <w:tabs>
        <w:tab w:val="clear" w:pos="8306"/>
        <w:tab w:val="right" w:pos="9356"/>
      </w:tabs>
    </w:pPr>
    <w:r>
      <w:rPr>
        <w:noProof/>
      </w:rPr>
      <w:drawing>
        <wp:inline distT="0" distB="0" distL="0" distR="0" wp14:anchorId="2F667272" wp14:editId="5DF7E43A">
          <wp:extent cx="2778261" cy="655320"/>
          <wp:effectExtent l="0" t="0" r="3175" b="0"/>
          <wp:docPr id="361534378" name="Picture 361534378" descr="A picture containing text, clipar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A picture containing text, clipar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91445" cy="6584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2273505" w14:textId="77777777" w:rsidR="0099718C" w:rsidRDefault="0099718C">
    <w:pPr>
      <w:pStyle w:val="Header"/>
      <w:rPr>
        <w:rFonts w:ascii="Tahoma" w:hAnsi="Tahoma" w:cs="Tahoma"/>
        <w:sz w:val="12"/>
      </w:rPr>
    </w:pPr>
    <w:r>
      <w:rPr>
        <w:rFonts w:ascii="Tahoma" w:hAnsi="Tahoma" w:cs="Tahoma"/>
        <w:sz w:val="12"/>
      </w:rPr>
      <w:t xml:space="preserve">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8778FC"/>
    <w:multiLevelType w:val="hybridMultilevel"/>
    <w:tmpl w:val="50984868"/>
    <w:lvl w:ilvl="0" w:tplc="447A902E">
      <w:start w:val="1"/>
      <w:numFmt w:val="decimal"/>
      <w:lvlText w:val="%1."/>
      <w:lvlJc w:val="left"/>
      <w:pPr>
        <w:ind w:left="1080" w:hanging="360"/>
      </w:pPr>
      <w:rPr>
        <w:rFonts w:ascii="Calibri" w:eastAsia="Calibri" w:hAnsi="Calibri" w:cs="Times New Roman"/>
      </w:rPr>
    </w:lvl>
    <w:lvl w:ilvl="1" w:tplc="04250019">
      <w:start w:val="1"/>
      <w:numFmt w:val="lowerLetter"/>
      <w:lvlText w:val="%2."/>
      <w:lvlJc w:val="left"/>
      <w:pPr>
        <w:ind w:left="1800" w:hanging="360"/>
      </w:pPr>
    </w:lvl>
    <w:lvl w:ilvl="2" w:tplc="0425001B">
      <w:start w:val="1"/>
      <w:numFmt w:val="lowerRoman"/>
      <w:lvlText w:val="%3."/>
      <w:lvlJc w:val="right"/>
      <w:pPr>
        <w:ind w:left="2520" w:hanging="180"/>
      </w:pPr>
    </w:lvl>
    <w:lvl w:ilvl="3" w:tplc="0425000F">
      <w:start w:val="1"/>
      <w:numFmt w:val="decimal"/>
      <w:lvlText w:val="%4."/>
      <w:lvlJc w:val="left"/>
      <w:pPr>
        <w:ind w:left="3240" w:hanging="360"/>
      </w:pPr>
    </w:lvl>
    <w:lvl w:ilvl="4" w:tplc="04250019">
      <w:start w:val="1"/>
      <w:numFmt w:val="lowerLetter"/>
      <w:lvlText w:val="%5."/>
      <w:lvlJc w:val="left"/>
      <w:pPr>
        <w:ind w:left="3960" w:hanging="360"/>
      </w:pPr>
    </w:lvl>
    <w:lvl w:ilvl="5" w:tplc="0425001B">
      <w:start w:val="1"/>
      <w:numFmt w:val="lowerRoman"/>
      <w:lvlText w:val="%6."/>
      <w:lvlJc w:val="right"/>
      <w:pPr>
        <w:ind w:left="4680" w:hanging="180"/>
      </w:pPr>
    </w:lvl>
    <w:lvl w:ilvl="6" w:tplc="0425000F">
      <w:start w:val="1"/>
      <w:numFmt w:val="decimal"/>
      <w:lvlText w:val="%7."/>
      <w:lvlJc w:val="left"/>
      <w:pPr>
        <w:ind w:left="5400" w:hanging="360"/>
      </w:pPr>
    </w:lvl>
    <w:lvl w:ilvl="7" w:tplc="04250019">
      <w:start w:val="1"/>
      <w:numFmt w:val="lowerLetter"/>
      <w:lvlText w:val="%8."/>
      <w:lvlJc w:val="left"/>
      <w:pPr>
        <w:ind w:left="6120" w:hanging="360"/>
      </w:pPr>
    </w:lvl>
    <w:lvl w:ilvl="8" w:tplc="0425001B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E3008D1"/>
    <w:multiLevelType w:val="hybridMultilevel"/>
    <w:tmpl w:val="D840AD52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D521EC"/>
    <w:multiLevelType w:val="hybridMultilevel"/>
    <w:tmpl w:val="942CED16"/>
    <w:lvl w:ilvl="0" w:tplc="042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3FC528E"/>
    <w:multiLevelType w:val="hybridMultilevel"/>
    <w:tmpl w:val="A1662EF8"/>
    <w:lvl w:ilvl="0" w:tplc="74C898E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54145B"/>
    <w:multiLevelType w:val="hybridMultilevel"/>
    <w:tmpl w:val="0A6A0822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>
      <w:start w:val="1"/>
      <w:numFmt w:val="lowerRoman"/>
      <w:lvlText w:val="%3."/>
      <w:lvlJc w:val="right"/>
      <w:pPr>
        <w:ind w:left="2160" w:hanging="180"/>
      </w:pPr>
    </w:lvl>
    <w:lvl w:ilvl="3" w:tplc="0425000F">
      <w:start w:val="1"/>
      <w:numFmt w:val="decimal"/>
      <w:lvlText w:val="%4."/>
      <w:lvlJc w:val="left"/>
      <w:pPr>
        <w:ind w:left="2880" w:hanging="360"/>
      </w:pPr>
    </w:lvl>
    <w:lvl w:ilvl="4" w:tplc="04250019">
      <w:start w:val="1"/>
      <w:numFmt w:val="lowerLetter"/>
      <w:lvlText w:val="%5."/>
      <w:lvlJc w:val="left"/>
      <w:pPr>
        <w:ind w:left="3600" w:hanging="360"/>
      </w:pPr>
    </w:lvl>
    <w:lvl w:ilvl="5" w:tplc="0425001B">
      <w:start w:val="1"/>
      <w:numFmt w:val="lowerRoman"/>
      <w:lvlText w:val="%6."/>
      <w:lvlJc w:val="right"/>
      <w:pPr>
        <w:ind w:left="4320" w:hanging="180"/>
      </w:pPr>
    </w:lvl>
    <w:lvl w:ilvl="6" w:tplc="0425000F">
      <w:start w:val="1"/>
      <w:numFmt w:val="decimal"/>
      <w:lvlText w:val="%7."/>
      <w:lvlJc w:val="left"/>
      <w:pPr>
        <w:ind w:left="5040" w:hanging="360"/>
      </w:pPr>
    </w:lvl>
    <w:lvl w:ilvl="7" w:tplc="04250019">
      <w:start w:val="1"/>
      <w:numFmt w:val="lowerLetter"/>
      <w:lvlText w:val="%8."/>
      <w:lvlJc w:val="left"/>
      <w:pPr>
        <w:ind w:left="5760" w:hanging="360"/>
      </w:pPr>
    </w:lvl>
    <w:lvl w:ilvl="8" w:tplc="042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495E5E"/>
    <w:multiLevelType w:val="multilevel"/>
    <w:tmpl w:val="23E8F8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5C91CF6"/>
    <w:multiLevelType w:val="hybridMultilevel"/>
    <w:tmpl w:val="89309A3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75270A8"/>
    <w:multiLevelType w:val="hybridMultilevel"/>
    <w:tmpl w:val="270ECBBE"/>
    <w:lvl w:ilvl="0" w:tplc="B2FAB750">
      <w:start w:val="1"/>
      <w:numFmt w:val="decimal"/>
      <w:lvlText w:val="%1."/>
      <w:lvlJc w:val="left"/>
      <w:pPr>
        <w:ind w:left="720" w:hanging="360"/>
      </w:p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>
      <w:start w:val="1"/>
      <w:numFmt w:val="lowerRoman"/>
      <w:lvlText w:val="%3."/>
      <w:lvlJc w:val="right"/>
      <w:pPr>
        <w:ind w:left="2160" w:hanging="180"/>
      </w:pPr>
    </w:lvl>
    <w:lvl w:ilvl="3" w:tplc="0425000F">
      <w:start w:val="1"/>
      <w:numFmt w:val="decimal"/>
      <w:lvlText w:val="%4."/>
      <w:lvlJc w:val="left"/>
      <w:pPr>
        <w:ind w:left="2880" w:hanging="360"/>
      </w:pPr>
    </w:lvl>
    <w:lvl w:ilvl="4" w:tplc="04250019">
      <w:start w:val="1"/>
      <w:numFmt w:val="lowerLetter"/>
      <w:lvlText w:val="%5."/>
      <w:lvlJc w:val="left"/>
      <w:pPr>
        <w:ind w:left="3600" w:hanging="360"/>
      </w:pPr>
    </w:lvl>
    <w:lvl w:ilvl="5" w:tplc="0425001B">
      <w:start w:val="1"/>
      <w:numFmt w:val="lowerRoman"/>
      <w:lvlText w:val="%6."/>
      <w:lvlJc w:val="right"/>
      <w:pPr>
        <w:ind w:left="4320" w:hanging="180"/>
      </w:pPr>
    </w:lvl>
    <w:lvl w:ilvl="6" w:tplc="0425000F">
      <w:start w:val="1"/>
      <w:numFmt w:val="decimal"/>
      <w:lvlText w:val="%7."/>
      <w:lvlJc w:val="left"/>
      <w:pPr>
        <w:ind w:left="5040" w:hanging="360"/>
      </w:pPr>
    </w:lvl>
    <w:lvl w:ilvl="7" w:tplc="04250019">
      <w:start w:val="1"/>
      <w:numFmt w:val="lowerLetter"/>
      <w:lvlText w:val="%8."/>
      <w:lvlJc w:val="left"/>
      <w:pPr>
        <w:ind w:left="5760" w:hanging="360"/>
      </w:pPr>
    </w:lvl>
    <w:lvl w:ilvl="8" w:tplc="0425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7A14B77"/>
    <w:multiLevelType w:val="hybridMultilevel"/>
    <w:tmpl w:val="02968190"/>
    <w:lvl w:ilvl="0" w:tplc="D9DC6144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90C388A"/>
    <w:multiLevelType w:val="hybridMultilevel"/>
    <w:tmpl w:val="428EC140"/>
    <w:lvl w:ilvl="0" w:tplc="05A86CBE">
      <w:start w:val="1"/>
      <w:numFmt w:val="decimal"/>
      <w:lvlText w:val="%1."/>
      <w:lvlJc w:val="left"/>
      <w:pPr>
        <w:ind w:left="1440" w:hanging="108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9F53B51"/>
    <w:multiLevelType w:val="hybridMultilevel"/>
    <w:tmpl w:val="75B8B0F2"/>
    <w:lvl w:ilvl="0" w:tplc="057CDC3C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080" w:hanging="360"/>
      </w:pPr>
    </w:lvl>
    <w:lvl w:ilvl="2" w:tplc="0425001B" w:tentative="1">
      <w:start w:val="1"/>
      <w:numFmt w:val="lowerRoman"/>
      <w:lvlText w:val="%3."/>
      <w:lvlJc w:val="right"/>
      <w:pPr>
        <w:ind w:left="1800" w:hanging="180"/>
      </w:pPr>
    </w:lvl>
    <w:lvl w:ilvl="3" w:tplc="0425000F" w:tentative="1">
      <w:start w:val="1"/>
      <w:numFmt w:val="decimal"/>
      <w:lvlText w:val="%4."/>
      <w:lvlJc w:val="left"/>
      <w:pPr>
        <w:ind w:left="2520" w:hanging="360"/>
      </w:pPr>
    </w:lvl>
    <w:lvl w:ilvl="4" w:tplc="04250019" w:tentative="1">
      <w:start w:val="1"/>
      <w:numFmt w:val="lowerLetter"/>
      <w:lvlText w:val="%5."/>
      <w:lvlJc w:val="left"/>
      <w:pPr>
        <w:ind w:left="3240" w:hanging="360"/>
      </w:pPr>
    </w:lvl>
    <w:lvl w:ilvl="5" w:tplc="0425001B" w:tentative="1">
      <w:start w:val="1"/>
      <w:numFmt w:val="lowerRoman"/>
      <w:lvlText w:val="%6."/>
      <w:lvlJc w:val="right"/>
      <w:pPr>
        <w:ind w:left="3960" w:hanging="180"/>
      </w:pPr>
    </w:lvl>
    <w:lvl w:ilvl="6" w:tplc="0425000F" w:tentative="1">
      <w:start w:val="1"/>
      <w:numFmt w:val="decimal"/>
      <w:lvlText w:val="%7."/>
      <w:lvlJc w:val="left"/>
      <w:pPr>
        <w:ind w:left="4680" w:hanging="360"/>
      </w:pPr>
    </w:lvl>
    <w:lvl w:ilvl="7" w:tplc="04250019" w:tentative="1">
      <w:start w:val="1"/>
      <w:numFmt w:val="lowerLetter"/>
      <w:lvlText w:val="%8."/>
      <w:lvlJc w:val="left"/>
      <w:pPr>
        <w:ind w:left="5400" w:hanging="360"/>
      </w:pPr>
    </w:lvl>
    <w:lvl w:ilvl="8" w:tplc="042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73A978CF"/>
    <w:multiLevelType w:val="hybridMultilevel"/>
    <w:tmpl w:val="EB8886F8"/>
    <w:lvl w:ilvl="0" w:tplc="042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71737724">
    <w:abstractNumId w:val="10"/>
  </w:num>
  <w:num w:numId="2" w16cid:durableId="147131578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53021675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784422223">
    <w:abstractNumId w:val="0"/>
  </w:num>
  <w:num w:numId="5" w16cid:durableId="898708980">
    <w:abstractNumId w:val="1"/>
  </w:num>
  <w:num w:numId="6" w16cid:durableId="229079769">
    <w:abstractNumId w:val="3"/>
  </w:num>
  <w:num w:numId="7" w16cid:durableId="459154133">
    <w:abstractNumId w:val="2"/>
  </w:num>
  <w:num w:numId="8" w16cid:durableId="83842995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282833791">
    <w:abstractNumId w:val="6"/>
  </w:num>
  <w:num w:numId="10" w16cid:durableId="1851068443">
    <w:abstractNumId w:val="9"/>
  </w:num>
  <w:num w:numId="11" w16cid:durableId="1562600090">
    <w:abstractNumId w:val="11"/>
  </w:num>
  <w:num w:numId="12" w16cid:durableId="128904630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34489316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defaultTabStop w:val="720"/>
  <w:hyphenationZone w:val="425"/>
  <w:noPunctuationKerning/>
  <w:characterSpacingControl w:val="doNotCompress"/>
  <w:hdrShapeDefaults>
    <o:shapedefaults v:ext="edit" spidmax="860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291D"/>
    <w:rsid w:val="00007331"/>
    <w:rsid w:val="00027395"/>
    <w:rsid w:val="00032D72"/>
    <w:rsid w:val="00033798"/>
    <w:rsid w:val="00044412"/>
    <w:rsid w:val="0005386B"/>
    <w:rsid w:val="00067672"/>
    <w:rsid w:val="00093579"/>
    <w:rsid w:val="000A0D81"/>
    <w:rsid w:val="000A14B4"/>
    <w:rsid w:val="000A42B9"/>
    <w:rsid w:val="000C575C"/>
    <w:rsid w:val="000D21A8"/>
    <w:rsid w:val="0010409E"/>
    <w:rsid w:val="00131E8D"/>
    <w:rsid w:val="001719CC"/>
    <w:rsid w:val="00172572"/>
    <w:rsid w:val="001A291D"/>
    <w:rsid w:val="001B0A24"/>
    <w:rsid w:val="001B32ED"/>
    <w:rsid w:val="001B6F53"/>
    <w:rsid w:val="001E6F7C"/>
    <w:rsid w:val="00201B79"/>
    <w:rsid w:val="00204F0F"/>
    <w:rsid w:val="00224951"/>
    <w:rsid w:val="00231CB9"/>
    <w:rsid w:val="0024461C"/>
    <w:rsid w:val="002924FE"/>
    <w:rsid w:val="002B40EA"/>
    <w:rsid w:val="002B5038"/>
    <w:rsid w:val="002E2E7A"/>
    <w:rsid w:val="002F2B91"/>
    <w:rsid w:val="00314826"/>
    <w:rsid w:val="00330FE9"/>
    <w:rsid w:val="00335485"/>
    <w:rsid w:val="00412D09"/>
    <w:rsid w:val="00421E59"/>
    <w:rsid w:val="004411C6"/>
    <w:rsid w:val="0044598E"/>
    <w:rsid w:val="004601A1"/>
    <w:rsid w:val="00465B34"/>
    <w:rsid w:val="004919AF"/>
    <w:rsid w:val="004951D9"/>
    <w:rsid w:val="004B11E0"/>
    <w:rsid w:val="00517892"/>
    <w:rsid w:val="00551FC2"/>
    <w:rsid w:val="0058034F"/>
    <w:rsid w:val="00597E1B"/>
    <w:rsid w:val="005A1D2F"/>
    <w:rsid w:val="005A4AA0"/>
    <w:rsid w:val="005A7186"/>
    <w:rsid w:val="005F05A6"/>
    <w:rsid w:val="0060393B"/>
    <w:rsid w:val="006143FF"/>
    <w:rsid w:val="00632790"/>
    <w:rsid w:val="00634076"/>
    <w:rsid w:val="00635D27"/>
    <w:rsid w:val="00637AEF"/>
    <w:rsid w:val="006471B5"/>
    <w:rsid w:val="00665FFD"/>
    <w:rsid w:val="006800E2"/>
    <w:rsid w:val="00695167"/>
    <w:rsid w:val="00705972"/>
    <w:rsid w:val="00714A25"/>
    <w:rsid w:val="007503ED"/>
    <w:rsid w:val="00752DB4"/>
    <w:rsid w:val="00777BEC"/>
    <w:rsid w:val="0078508E"/>
    <w:rsid w:val="007A0C5B"/>
    <w:rsid w:val="007A7E13"/>
    <w:rsid w:val="007B35EE"/>
    <w:rsid w:val="007B57DD"/>
    <w:rsid w:val="007C0681"/>
    <w:rsid w:val="007E24F0"/>
    <w:rsid w:val="007F2639"/>
    <w:rsid w:val="00820DE0"/>
    <w:rsid w:val="00846E67"/>
    <w:rsid w:val="008830CA"/>
    <w:rsid w:val="0089667A"/>
    <w:rsid w:val="00910599"/>
    <w:rsid w:val="009179DD"/>
    <w:rsid w:val="00923252"/>
    <w:rsid w:val="00926578"/>
    <w:rsid w:val="009350AF"/>
    <w:rsid w:val="009772B9"/>
    <w:rsid w:val="00995FC4"/>
    <w:rsid w:val="0099718C"/>
    <w:rsid w:val="009A1957"/>
    <w:rsid w:val="009A7751"/>
    <w:rsid w:val="009B464D"/>
    <w:rsid w:val="009C2098"/>
    <w:rsid w:val="009C3723"/>
    <w:rsid w:val="009D3A32"/>
    <w:rsid w:val="009D4666"/>
    <w:rsid w:val="009E08F0"/>
    <w:rsid w:val="009F1886"/>
    <w:rsid w:val="00A00DF3"/>
    <w:rsid w:val="00A055F9"/>
    <w:rsid w:val="00A230E6"/>
    <w:rsid w:val="00A24838"/>
    <w:rsid w:val="00A278DD"/>
    <w:rsid w:val="00A42DEE"/>
    <w:rsid w:val="00A44506"/>
    <w:rsid w:val="00A91654"/>
    <w:rsid w:val="00AA37EB"/>
    <w:rsid w:val="00AB2C67"/>
    <w:rsid w:val="00AC244A"/>
    <w:rsid w:val="00B13D27"/>
    <w:rsid w:val="00BB1C24"/>
    <w:rsid w:val="00BE5881"/>
    <w:rsid w:val="00BF199B"/>
    <w:rsid w:val="00BF5F2C"/>
    <w:rsid w:val="00C13B52"/>
    <w:rsid w:val="00C17F79"/>
    <w:rsid w:val="00C30685"/>
    <w:rsid w:val="00C33670"/>
    <w:rsid w:val="00C77AF2"/>
    <w:rsid w:val="00D26BFF"/>
    <w:rsid w:val="00D356C0"/>
    <w:rsid w:val="00D419E4"/>
    <w:rsid w:val="00D54839"/>
    <w:rsid w:val="00D63FE2"/>
    <w:rsid w:val="00D95AAD"/>
    <w:rsid w:val="00DA7DB4"/>
    <w:rsid w:val="00DE28FC"/>
    <w:rsid w:val="00DF5964"/>
    <w:rsid w:val="00E1095D"/>
    <w:rsid w:val="00E1391C"/>
    <w:rsid w:val="00E33049"/>
    <w:rsid w:val="00E45AB0"/>
    <w:rsid w:val="00E47713"/>
    <w:rsid w:val="00E87B4C"/>
    <w:rsid w:val="00EB2EA6"/>
    <w:rsid w:val="00ED355F"/>
    <w:rsid w:val="00EE3519"/>
    <w:rsid w:val="00EF32F8"/>
    <w:rsid w:val="00EF3B15"/>
    <w:rsid w:val="00F058D0"/>
    <w:rsid w:val="00F2584A"/>
    <w:rsid w:val="00F3521C"/>
    <w:rsid w:val="00F457D4"/>
    <w:rsid w:val="00F51EA7"/>
    <w:rsid w:val="00F64A9C"/>
    <w:rsid w:val="00F842F8"/>
    <w:rsid w:val="00FB3C02"/>
    <w:rsid w:val="00FD02AC"/>
    <w:rsid w:val="00FE62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6017"/>
    <o:shapelayout v:ext="edit">
      <o:idmap v:ext="edit" data="1"/>
    </o:shapelayout>
  </w:shapeDefaults>
  <w:decimalSymbol w:val=","/>
  <w:listSeparator w:val=";"/>
  <w14:docId w14:val="12275E92"/>
  <w15:chartTrackingRefBased/>
  <w15:docId w15:val="{FD3F8178-025A-49E4-8930-0EFDC5B2E3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GB" w:eastAsia="en-US"/>
    </w:rPr>
  </w:style>
  <w:style w:type="paragraph" w:styleId="Heading1">
    <w:name w:val="heading 1"/>
    <w:basedOn w:val="Normal"/>
    <w:next w:val="Normal"/>
    <w:qFormat/>
    <w:pPr>
      <w:keepNext/>
      <w:jc w:val="right"/>
      <w:outlineLvl w:val="0"/>
    </w:pPr>
    <w:rPr>
      <w:b/>
      <w:bCs/>
      <w:lang w:val="et-EE"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bCs/>
      <w:lang w:val="et-EE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semiHidden/>
    <w:pPr>
      <w:tabs>
        <w:tab w:val="center" w:pos="4153"/>
        <w:tab w:val="right" w:pos="8306"/>
      </w:tabs>
    </w:pPr>
  </w:style>
  <w:style w:type="paragraph" w:styleId="Footer">
    <w:name w:val="footer"/>
    <w:basedOn w:val="Normal"/>
    <w:semiHidden/>
    <w:pPr>
      <w:tabs>
        <w:tab w:val="center" w:pos="4153"/>
        <w:tab w:val="right" w:pos="8306"/>
      </w:tabs>
    </w:pPr>
  </w:style>
  <w:style w:type="character" w:styleId="Hyperlink">
    <w:name w:val="Hyperlink"/>
    <w:semiHidden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B32ED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05386B"/>
    <w:pPr>
      <w:ind w:left="720"/>
      <w:contextualSpacing/>
    </w:pPr>
  </w:style>
  <w:style w:type="character" w:styleId="Emphasis">
    <w:name w:val="Emphasis"/>
    <w:basedOn w:val="DefaultParagraphFont"/>
    <w:uiPriority w:val="20"/>
    <w:qFormat/>
    <w:rsid w:val="00421E59"/>
    <w:rPr>
      <w:i/>
      <w:iCs/>
    </w:rPr>
  </w:style>
  <w:style w:type="character" w:styleId="SubtleEmphasis">
    <w:name w:val="Subtle Emphasis"/>
    <w:basedOn w:val="DefaultParagraphFont"/>
    <w:uiPriority w:val="19"/>
    <w:qFormat/>
    <w:rsid w:val="00421E59"/>
    <w:rPr>
      <w:i/>
      <w:iCs/>
      <w:color w:val="404040" w:themeColor="text1" w:themeTint="BF"/>
    </w:rPr>
  </w:style>
  <w:style w:type="paragraph" w:styleId="Revision">
    <w:name w:val="Revision"/>
    <w:hidden/>
    <w:uiPriority w:val="99"/>
    <w:semiHidden/>
    <w:rsid w:val="004B11E0"/>
    <w:rPr>
      <w:sz w:val="24"/>
      <w:szCs w:val="24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032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6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40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70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20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35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74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04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9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1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0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03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0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2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50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36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18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26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33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4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88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7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87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84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48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3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45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58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11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arge.kelgo@transpordiamet.ee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P:\Avalik\Dokumendid\Blanketid\BLANKETT%202009\Ametikiri_uus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B1415E-A772-4E32-B796-030D126CCF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Ametikiri_uus1.dot</Template>
  <TotalTime>153</TotalTime>
  <Pages>2</Pages>
  <Words>243</Words>
  <Characters>1976</Characters>
  <Application>Microsoft Office Word</Application>
  <DocSecurity>0</DocSecurity>
  <Lines>16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Andrus Aaviste</cp:lastModifiedBy>
  <cp:revision>4</cp:revision>
  <cp:lastPrinted>2007-02-02T11:57:00Z</cp:lastPrinted>
  <dcterms:created xsi:type="dcterms:W3CDTF">2025-08-27T08:34:00Z</dcterms:created>
  <dcterms:modified xsi:type="dcterms:W3CDTF">2025-08-27T11:23:00Z</dcterms:modified>
</cp:coreProperties>
</file>